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63" w:type="pct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"/>
        <w:gridCol w:w="9716"/>
        <w:gridCol w:w="21"/>
      </w:tblGrid>
      <w:tr w:rsidR="00D05ADD" w:rsidRPr="00AB646E" w14:paraId="1E10F36C" w14:textId="77777777" w:rsidTr="00D857BC">
        <w:trPr>
          <w:gridAfter w:val="1"/>
          <w:wAfter w:w="11" w:type="pct"/>
          <w:trHeight w:val="1098"/>
        </w:trPr>
        <w:tc>
          <w:tcPr>
            <w:tcW w:w="49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33623" w14:textId="77777777" w:rsidR="00824AEB" w:rsidRDefault="00174A07" w:rsidP="008266E7">
            <w:pPr>
              <w:pStyle w:val="Corpo"/>
              <w:spacing w:after="0" w:line="360" w:lineRule="auto"/>
              <w:jc w:val="center"/>
              <w:rPr>
                <w:rFonts w:ascii="Garamond" w:hAnsi="Garamond" w:cs="Arial"/>
                <w:b/>
                <w:sz w:val="28"/>
                <w:szCs w:val="28"/>
              </w:rPr>
            </w:pP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DICHIARAZIONE DI COMPLETAMENTO </w:t>
            </w:r>
            <w:r w:rsidR="00146C6B" w:rsidRPr="00F30D27">
              <w:rPr>
                <w:rFonts w:ascii="Garamond" w:hAnsi="Garamond" w:cs="Arial"/>
                <w:b/>
                <w:sz w:val="28"/>
                <w:szCs w:val="28"/>
              </w:rPr>
              <w:t>DEGLI INTERVENTI</w:t>
            </w:r>
          </w:p>
          <w:p w14:paraId="024EC70C" w14:textId="4A179B07" w:rsidR="00B72B8E" w:rsidRPr="00F30D27" w:rsidRDefault="00174A07" w:rsidP="008266E7">
            <w:pPr>
              <w:pStyle w:val="Corpo"/>
              <w:spacing w:after="0" w:line="360" w:lineRule="auto"/>
              <w:jc w:val="center"/>
              <w:rPr>
                <w:rFonts w:ascii="Garamond" w:hAnsi="Garamond" w:cs="Arial"/>
                <w:b/>
                <w:sz w:val="28"/>
                <w:szCs w:val="28"/>
              </w:rPr>
            </w:pP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AI FINI ATTESTAZIONE CONSEGUIMENTO </w:t>
            </w:r>
            <w:r w:rsidR="00B72B8E" w:rsidRPr="00F30D27">
              <w:rPr>
                <w:rFonts w:ascii="Garamond" w:hAnsi="Garamond" w:cs="Arial"/>
                <w:b/>
                <w:sz w:val="28"/>
                <w:szCs w:val="28"/>
              </w:rPr>
              <w:t>DEGLI OBIETTIVI</w:t>
            </w: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 PNRR</w:t>
            </w:r>
          </w:p>
          <w:p w14:paraId="4753B9B0" w14:textId="77777777" w:rsidR="00D857BC" w:rsidRDefault="00D857BC" w:rsidP="00373CD8">
            <w:pPr>
              <w:pStyle w:val="Corpo"/>
              <w:spacing w:before="0"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</w:p>
          <w:p w14:paraId="6BADBA79" w14:textId="083828B2" w:rsidR="00684409" w:rsidRDefault="00B72B8E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  <w:r w:rsidRPr="00684409">
              <w:rPr>
                <w:rFonts w:ascii="Garamond" w:hAnsi="Garamond" w:cs="Arial"/>
                <w:b/>
                <w:sz w:val="24"/>
              </w:rPr>
              <w:t xml:space="preserve">MISURA </w:t>
            </w:r>
            <w:r w:rsidR="00373CD8">
              <w:rPr>
                <w:rFonts w:ascii="Garamond" w:hAnsi="Garamond" w:cs="Arial"/>
                <w:b/>
                <w:sz w:val="24"/>
              </w:rPr>
              <w:t xml:space="preserve">PNRR </w:t>
            </w:r>
            <w:r w:rsidRPr="00684409">
              <w:rPr>
                <w:rFonts w:ascii="Garamond" w:hAnsi="Garamond" w:cs="Arial"/>
                <w:b/>
                <w:sz w:val="24"/>
              </w:rPr>
              <w:t>M2C2 I.4.</w:t>
            </w:r>
            <w:r w:rsidR="00921CDD">
              <w:rPr>
                <w:rFonts w:ascii="Garamond" w:hAnsi="Garamond" w:cs="Arial"/>
                <w:b/>
                <w:sz w:val="24"/>
              </w:rPr>
              <w:t>2</w:t>
            </w:r>
          </w:p>
          <w:p w14:paraId="1F392E42" w14:textId="1A588BEF" w:rsidR="00342A15" w:rsidRPr="00684409" w:rsidRDefault="00921CDD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  <w:r>
              <w:rPr>
                <w:rFonts w:ascii="Garamond" w:hAnsi="Garamond" w:cs="Arial"/>
                <w:b/>
                <w:sz w:val="24"/>
              </w:rPr>
              <w:t>SVILUPPO D</w:t>
            </w:r>
            <w:r w:rsidR="00AC2462">
              <w:rPr>
                <w:rFonts w:ascii="Garamond" w:hAnsi="Garamond" w:cs="Arial"/>
                <w:b/>
                <w:sz w:val="24"/>
              </w:rPr>
              <w:t>E</w:t>
            </w:r>
            <w:r>
              <w:rPr>
                <w:rFonts w:ascii="Garamond" w:hAnsi="Garamond" w:cs="Arial"/>
                <w:b/>
                <w:sz w:val="24"/>
              </w:rPr>
              <w:t>I SISTEMI DI TRASPORTO RAPIDO DI MASSA</w:t>
            </w:r>
          </w:p>
          <w:p w14:paraId="0370F379" w14:textId="77777777" w:rsidR="00342A15" w:rsidRPr="00684409" w:rsidRDefault="00342A15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</w:p>
          <w:p w14:paraId="5AFD4862" w14:textId="77777777" w:rsidR="00D05ADD" w:rsidRDefault="00921CDD" w:rsidP="00AB646E">
            <w:pPr>
              <w:pStyle w:val="Corpo"/>
              <w:jc w:val="center"/>
              <w:rPr>
                <w:rFonts w:ascii="Garamond" w:hAnsi="Garamond" w:cs="Arial"/>
                <w:b/>
                <w:sz w:val="28"/>
                <w:szCs w:val="28"/>
              </w:rPr>
            </w:pPr>
            <w:r>
              <w:rPr>
                <w:rFonts w:ascii="Garamond" w:hAnsi="Garamond" w:cs="Arial"/>
                <w:b/>
                <w:sz w:val="28"/>
                <w:szCs w:val="28"/>
              </w:rPr>
              <w:t>MILESTONE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 xml:space="preserve"> 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M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>2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C2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>-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2</w:t>
            </w:r>
            <w:r>
              <w:rPr>
                <w:rFonts w:ascii="Garamond" w:hAnsi="Garamond" w:cs="Arial"/>
                <w:b/>
                <w:sz w:val="28"/>
                <w:szCs w:val="28"/>
              </w:rPr>
              <w:t>6</w:t>
            </w:r>
          </w:p>
          <w:p w14:paraId="41CEBAF5" w14:textId="77777777" w:rsidR="00824AEB" w:rsidRPr="008266E7" w:rsidRDefault="00824AEB" w:rsidP="00824AEB">
            <w:pPr>
              <w:pStyle w:val="00testotabella"/>
              <w:spacing w:after="120"/>
              <w:ind w:left="0"/>
              <w:jc w:val="left"/>
              <w:rPr>
                <w:b/>
                <w:bCs w:val="0"/>
                <w:sz w:val="22"/>
                <w:szCs w:val="22"/>
              </w:rPr>
            </w:pPr>
            <w:r w:rsidRPr="009C713A">
              <w:rPr>
                <w:b/>
                <w:bCs w:val="0"/>
                <w:sz w:val="22"/>
                <w:szCs w:val="22"/>
              </w:rPr>
              <w:t>Contributo all’obiettivo PNRR M2C2-26:</w:t>
            </w:r>
          </w:p>
          <w:p w14:paraId="3C2F2B53" w14:textId="77777777" w:rsidR="00824AEB" w:rsidRDefault="00824AEB" w:rsidP="00824AEB">
            <w:pPr>
              <w:pStyle w:val="00testotabella"/>
              <w:spacing w:line="276" w:lineRule="auto"/>
              <w:ind w:left="0"/>
              <w:jc w:val="left"/>
              <w:rPr>
                <w:rFonts w:eastAsia="Calibri" w:cstheme="minorHAnsi"/>
                <w:sz w:val="24"/>
                <w:szCs w:val="24"/>
              </w:rPr>
            </w:pPr>
            <w:r w:rsidRPr="00824AEB">
              <w:rPr>
                <w:rFonts w:eastAsia="Calibri" w:cstheme="minorHAnsi"/>
                <w:sz w:val="24"/>
                <w:szCs w:val="24"/>
              </w:rPr>
              <w:t xml:space="preserve">Realizzazione di interventi di ammodernamento </w:t>
            </w:r>
            <w:r>
              <w:rPr>
                <w:rFonts w:eastAsia="Calibri" w:cstheme="minorHAnsi"/>
                <w:sz w:val="24"/>
                <w:szCs w:val="24"/>
              </w:rPr>
              <w:t>(</w:t>
            </w:r>
            <w:r w:rsidRPr="00824AEB">
              <w:rPr>
                <w:rFonts w:eastAsia="Calibri" w:cstheme="minorHAnsi"/>
                <w:i/>
                <w:iCs/>
                <w:sz w:val="24"/>
                <w:szCs w:val="24"/>
              </w:rPr>
              <w:t>upgrading</w:t>
            </w:r>
            <w:r>
              <w:rPr>
                <w:rFonts w:eastAsia="Calibri" w:cstheme="minorHAnsi"/>
                <w:sz w:val="24"/>
                <w:szCs w:val="24"/>
              </w:rPr>
              <w:t xml:space="preserve">) </w:t>
            </w:r>
            <w:r w:rsidRPr="00824AEB">
              <w:rPr>
                <w:rFonts w:eastAsia="Calibri" w:cstheme="minorHAnsi"/>
                <w:sz w:val="24"/>
                <w:szCs w:val="24"/>
              </w:rPr>
              <w:t>delle infrastrutture di trasporto rapido di massa</w:t>
            </w:r>
            <w:r>
              <w:rPr>
                <w:rFonts w:eastAsia="Calibri" w:cstheme="minorHAnsi"/>
                <w:sz w:val="24"/>
                <w:szCs w:val="24"/>
              </w:rPr>
              <w:t xml:space="preserve"> in aree urbane funzionali</w:t>
            </w:r>
          </w:p>
          <w:p w14:paraId="5951545D" w14:textId="77777777" w:rsidR="00824AEB" w:rsidRDefault="00824AEB" w:rsidP="00824AEB">
            <w:pPr>
              <w:pStyle w:val="00testotabella"/>
              <w:spacing w:line="276" w:lineRule="auto"/>
              <w:ind w:left="0"/>
              <w:jc w:val="left"/>
              <w:rPr>
                <w:rFonts w:eastAsia="Calibri" w:cstheme="minorHAnsi"/>
                <w:sz w:val="24"/>
                <w:szCs w:val="24"/>
              </w:rPr>
            </w:pPr>
          </w:p>
          <w:p w14:paraId="1E10F36B" w14:textId="53EAC1FD" w:rsidR="00824AEB" w:rsidRPr="00824AEB" w:rsidRDefault="00824AEB" w:rsidP="00824AEB">
            <w:pPr>
              <w:pStyle w:val="00testotabella"/>
              <w:spacing w:line="276" w:lineRule="auto"/>
              <w:ind w:left="0"/>
              <w:jc w:val="left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5576DD" w:rsidRPr="00F30D27" w14:paraId="1E10F37F" w14:textId="77777777" w:rsidTr="00D857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1" w:type="pct"/>
          </w:tcPr>
          <w:p w14:paraId="1E10F36D" w14:textId="77777777" w:rsidR="009A7596" w:rsidRPr="00F30D27" w:rsidRDefault="009A7596" w:rsidP="000E68EF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989" w:type="pct"/>
            <w:gridSpan w:val="2"/>
          </w:tcPr>
          <w:tbl>
            <w:tblPr>
              <w:tblW w:w="491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67"/>
              <w:gridCol w:w="5103"/>
            </w:tblGrid>
            <w:tr w:rsidR="00B72B8E" w:rsidRPr="00F30D27" w14:paraId="01657727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C4D193" w14:textId="2F47843C" w:rsidR="00B72B8E" w:rsidRPr="00F30D27" w:rsidRDefault="00B72B8E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INVESTIMENTO: </w:t>
                  </w:r>
                  <w:r w:rsidRPr="00F30D27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M2C2 I.4.2 “</w:t>
                  </w:r>
                  <w:r w:rsidR="00921CDD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Sviluppo trasporto rapido di massa</w:t>
                  </w:r>
                  <w:r w:rsidRPr="00F30D27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”</w:t>
                  </w:r>
                </w:p>
                <w:p w14:paraId="076FFD8E" w14:textId="614E80F6" w:rsidR="002C29EC" w:rsidRDefault="002C29EC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SOGGETTO ATTUATORE DI I LIVELLO: _________________________________</w:t>
                  </w:r>
                  <w:r w:rsidR="00F30D27"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21CDD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______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</w:t>
                  </w:r>
                  <w:r w:rsidR="00373CD8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</w:p>
                <w:p w14:paraId="561F54BB" w14:textId="60F6629F" w:rsidR="00373CD8" w:rsidRPr="00F30D27" w:rsidRDefault="00373CD8" w:rsidP="00373CD8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SOGGETTO ATTUATORE DI I</w:t>
                  </w:r>
                  <w:r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 LIVELLO: _______________________________________</w:t>
                  </w:r>
                  <w:r w:rsidR="00921CDD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______</w:t>
                  </w:r>
                </w:p>
                <w:p w14:paraId="575F62FD" w14:textId="18C56D81" w:rsidR="00B72B8E" w:rsidRPr="00F30D27" w:rsidRDefault="00B72B8E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TITOLO INTERVENTO: _____________________________________________________</w:t>
                  </w:r>
                  <w:r w:rsidR="00684409"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373CD8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21CDD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______</w:t>
                  </w:r>
                </w:p>
              </w:tc>
            </w:tr>
            <w:tr w:rsidR="00B72B8E" w:rsidRPr="00F30D27" w14:paraId="634F381C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D52091" w14:textId="69CA8A4F" w:rsidR="005E4EC1" w:rsidRPr="00F30D27" w:rsidRDefault="00B72B8E" w:rsidP="00342A15">
                  <w:pPr>
                    <w:spacing w:line="480" w:lineRule="auto"/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CUP: ____________________</w:t>
                  </w:r>
                  <w:r w:rsidR="00921CDD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____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______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="0068440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68440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   CLP</w:t>
                  </w:r>
                  <w:r w:rsidR="002C29EC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(eventuale)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 ________________________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="00373CD8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21CDD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</w:p>
              </w:tc>
            </w:tr>
            <w:tr w:rsidR="002725BA" w:rsidRPr="00F30D27" w14:paraId="37CC4731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Borders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949AD" w14:textId="0C9CE32B" w:rsidR="008266E7" w:rsidRPr="008266E7" w:rsidRDefault="002725BA" w:rsidP="00342A15">
                  <w:pPr>
                    <w:pStyle w:val="00testotabella"/>
                    <w:ind w:left="0"/>
                    <w:jc w:val="left"/>
                    <w:rPr>
                      <w:i/>
                      <w:iCs/>
                    </w:rPr>
                  </w:pPr>
                  <w:r w:rsidRPr="00F30D27">
                    <w:rPr>
                      <w:i/>
                      <w:iCs/>
                      <w:sz w:val="22"/>
                      <w:szCs w:val="22"/>
                    </w:rPr>
                    <w:t>[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>Sezione da compilare per i</w:t>
                  </w:r>
                  <w:r w:rsidR="00373CD8">
                    <w:rPr>
                      <w:i/>
                      <w:iCs/>
                      <w:sz w:val="22"/>
                      <w:szCs w:val="22"/>
                    </w:rPr>
                    <w:t>l</w:t>
                  </w:r>
                  <w:r w:rsidR="00AC2462">
                    <w:rPr>
                      <w:i/>
                      <w:iCs/>
                      <w:sz w:val="22"/>
                      <w:szCs w:val="22"/>
                    </w:rPr>
                    <w:t>/i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 xml:space="preserve"> contratto</w:t>
                  </w:r>
                  <w:r w:rsidR="00AC2462">
                    <w:rPr>
                      <w:i/>
                      <w:iCs/>
                      <w:sz w:val="22"/>
                      <w:szCs w:val="22"/>
                    </w:rPr>
                    <w:t>/i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="00373CD8">
                    <w:rPr>
                      <w:i/>
                      <w:iCs/>
                      <w:sz w:val="22"/>
                      <w:szCs w:val="22"/>
                    </w:rPr>
                    <w:t>principale</w:t>
                  </w:r>
                  <w:r w:rsidR="00AC2462">
                    <w:rPr>
                      <w:i/>
                      <w:iCs/>
                      <w:sz w:val="22"/>
                      <w:szCs w:val="22"/>
                    </w:rPr>
                    <w:t>/i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>]</w:t>
                  </w:r>
                </w:p>
              </w:tc>
            </w:tr>
            <w:tr w:rsidR="0035079F" w:rsidRPr="00F30D27" w14:paraId="75A5F555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top w:val="single" w:sz="4" w:space="0" w:color="auto"/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7C7B9" w14:textId="4637B06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Convenzione/Accordo Quadro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/Contratto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  <w:p w14:paraId="04D14FF0" w14:textId="518F6B02" w:rsidR="009049F6" w:rsidRPr="00F30D27" w:rsidRDefault="009049F6" w:rsidP="00342A15">
                  <w:pPr>
                    <w:rPr>
                      <w:rFonts w:ascii="Garamond" w:eastAsia="Arial" w:hAnsi="Garamond" w:cs="Arial"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  <w:lang w:bidi="it-IT"/>
                    </w:rPr>
                    <w:t>[lasciare solo riferimento pertinente]</w:t>
                  </w:r>
                </w:p>
              </w:tc>
              <w:tc>
                <w:tcPr>
                  <w:tcW w:w="2666" w:type="pct"/>
                  <w:tcBorders>
                    <w:top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F45D23" w14:textId="75A6C876" w:rsidR="0035079F" w:rsidRPr="00F30D27" w:rsidRDefault="0035079F" w:rsidP="00342A15">
                  <w:pPr>
                    <w:pStyle w:val="00testotabella"/>
                    <w:jc w:val="left"/>
                    <w:rPr>
                      <w:sz w:val="22"/>
                      <w:szCs w:val="22"/>
                    </w:rPr>
                  </w:pPr>
                </w:p>
              </w:tc>
            </w:tr>
            <w:tr w:rsidR="0035079F" w:rsidRPr="00F30D27" w14:paraId="2049906C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10922C" w14:textId="01591987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Oggetto della Convenzione/dell’A.Q.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/</w:t>
                  </w:r>
                  <w:r w:rsidR="0023225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del 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Contratto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</w:t>
                  </w:r>
                </w:p>
                <w:p w14:paraId="534BA8A4" w14:textId="31C8044F" w:rsidR="009049F6" w:rsidRPr="00F30D27" w:rsidRDefault="009049F6" w:rsidP="00342A15">
                  <w:pPr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  <w:lang w:bidi="it-IT"/>
                    </w:rPr>
                    <w:t>[lasciare solo riferimento pertinente]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917BDD" w14:textId="02CBC41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00A4EEEC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283AEA" w14:textId="19A49DE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CIG: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68F5A8" w14:textId="5E2D945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2D5E5F33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DA8861" w14:textId="22942667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Contratto Applicativo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AEC23C" w14:textId="24ECF29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i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3523EFBC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0E0710" w14:textId="15938871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CIG </w:t>
                  </w:r>
                  <w:r w:rsidR="00AB646E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d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erivato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31D0CB" w14:textId="45B7B45A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54A8BE50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2FA1A3" w14:textId="4C0A603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 xml:space="preserve">Oggetto del </w:t>
                  </w:r>
                  <w:r w:rsidR="00146C6B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contratto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58B1C6" w14:textId="32BCC5A3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15BC48D4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3273A9" w14:textId="67D887BF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sz w:val="22"/>
                      <w:szCs w:val="22"/>
                    </w:rPr>
                    <w:t>Committente: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BC2C9" w14:textId="73EF9BA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3868760C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F33BC" w14:textId="28C7CD83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sz w:val="22"/>
                      <w:szCs w:val="22"/>
                    </w:rPr>
                    <w:t>Direzione Lavori: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C0AAE2" w14:textId="2ECE42A1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56AD0A4B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C15CC4" w14:textId="5752F502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Appaltatore:</w:t>
                  </w:r>
                </w:p>
              </w:tc>
              <w:tc>
                <w:tcPr>
                  <w:tcW w:w="2666" w:type="pc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109190" w14:textId="08292B80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E10F37D" w14:textId="77777777" w:rsidR="009A7596" w:rsidRPr="00F30D27" w:rsidRDefault="009A7596" w:rsidP="00342A15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3D14CDAE" w14:textId="77777777" w:rsidR="009C713A" w:rsidRDefault="009C713A" w:rsidP="008266E7">
      <w:pPr>
        <w:pStyle w:val="Testodelblocco"/>
        <w:spacing w:after="0"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7D65F30E" w14:textId="77777777" w:rsidR="00B739CA" w:rsidRDefault="00B739CA" w:rsidP="008266E7">
      <w:pPr>
        <w:pStyle w:val="Testodelblocco"/>
        <w:spacing w:after="0"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1849DC85" w14:textId="132CE9DF" w:rsidR="006D386D" w:rsidRDefault="0054448B" w:rsidP="008266E7">
      <w:pPr>
        <w:pStyle w:val="Testodelblocco"/>
        <w:spacing w:after="0"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PREMESSO</w:t>
      </w:r>
      <w:r w:rsidR="004A57C6" w:rsidRPr="00F30D27">
        <w:rPr>
          <w:rFonts w:ascii="Garamond" w:hAnsi="Garamond" w:cs="Arial"/>
          <w:b/>
          <w:sz w:val="22"/>
          <w:szCs w:val="22"/>
        </w:rPr>
        <w:t xml:space="preserve"> CHE</w:t>
      </w:r>
    </w:p>
    <w:p w14:paraId="65F045A9" w14:textId="77777777" w:rsidR="00AC2462" w:rsidRPr="00F30D27" w:rsidRDefault="00AC2462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7040C87F" w14:textId="7C3326DE" w:rsidR="00AC2462" w:rsidRDefault="00947EE4" w:rsidP="00152F55">
      <w:pPr>
        <w:pStyle w:val="00elencotratto"/>
        <w:numPr>
          <w:ilvl w:val="0"/>
          <w:numId w:val="20"/>
        </w:numPr>
        <w:spacing w:after="120" w:line="276" w:lineRule="auto"/>
        <w:ind w:left="568" w:hanging="425"/>
      </w:pPr>
      <w:r w:rsidRPr="00F30D27">
        <w:t xml:space="preserve">a seguito di Gara </w:t>
      </w:r>
      <w:r w:rsidR="007822A7" w:rsidRPr="00F30D27">
        <w:t>(</w:t>
      </w:r>
      <w:r w:rsidR="006F1697" w:rsidRPr="00F30D27">
        <w:t xml:space="preserve">o </w:t>
      </w:r>
      <w:r w:rsidR="00FD2F07" w:rsidRPr="00F30D27">
        <w:t>altra procedura equivalente</w:t>
      </w:r>
      <w:r w:rsidR="007822A7" w:rsidRPr="00F30D27">
        <w:t>)</w:t>
      </w:r>
      <w:r w:rsidR="006F1697" w:rsidRPr="00F30D27">
        <w:t xml:space="preserve"> </w:t>
      </w:r>
      <w:r w:rsidR="00AC2462">
        <w:t xml:space="preserve">n.________ del __________ </w:t>
      </w:r>
      <w:r w:rsidR="00146C6B" w:rsidRPr="00F30D27">
        <w:t>CIG</w:t>
      </w:r>
      <w:r w:rsidRPr="00F30D27">
        <w:t xml:space="preserve"> n.</w:t>
      </w:r>
      <w:r w:rsidR="007B6BAD" w:rsidRPr="00F30D27">
        <w:rPr>
          <w:rFonts w:eastAsia="Arial"/>
          <w:color w:val="000000"/>
        </w:rPr>
        <w:t xml:space="preserve"> _</w:t>
      </w:r>
      <w:r w:rsidR="00B72B8E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______</w:t>
      </w:r>
      <w:r w:rsidR="000D5C82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B72B8E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</w:t>
      </w:r>
      <w:r w:rsidR="007B6BAD" w:rsidRPr="00F30D27">
        <w:rPr>
          <w:rFonts w:eastAsia="Arial"/>
          <w:color w:val="000000"/>
        </w:rPr>
        <w:t>__</w:t>
      </w:r>
    </w:p>
    <w:p w14:paraId="47EC71CD" w14:textId="0A410A41" w:rsidR="00947EE4" w:rsidRPr="00F30D27" w:rsidRDefault="00947EE4" w:rsidP="00152F55">
      <w:pPr>
        <w:pStyle w:val="00elencotratto"/>
        <w:numPr>
          <w:ilvl w:val="0"/>
          <w:numId w:val="20"/>
        </w:numPr>
        <w:spacing w:after="120" w:line="276" w:lineRule="auto"/>
        <w:ind w:left="568" w:hanging="425"/>
      </w:pPr>
      <w:r w:rsidRPr="00F30D27">
        <w:t xml:space="preserve">in data </w:t>
      </w:r>
      <w:r w:rsidR="00684409" w:rsidRPr="00F30D27">
        <w:t>___</w:t>
      </w:r>
      <w:r w:rsidR="000D5C82" w:rsidRPr="00F30D27">
        <w:t>_</w:t>
      </w:r>
      <w:r w:rsidR="00684409" w:rsidRPr="00F30D27">
        <w:t>_</w:t>
      </w:r>
      <w:r w:rsidR="000D5C82" w:rsidRPr="00F30D27">
        <w:t>_</w:t>
      </w:r>
      <w:r w:rsidR="00684409" w:rsidRPr="00F30D27">
        <w:t>__</w:t>
      </w:r>
      <w:r w:rsidR="007B6BAD" w:rsidRPr="00F30D27">
        <w:rPr>
          <w:rFonts w:eastAsia="Arial"/>
          <w:color w:val="000000"/>
        </w:rPr>
        <w:t>_</w:t>
      </w:r>
      <w:r w:rsidR="00B72B8E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___</w:t>
      </w:r>
      <w:r w:rsidR="00B72B8E" w:rsidRPr="00F30D27">
        <w:rPr>
          <w:rFonts w:eastAsia="Arial"/>
          <w:color w:val="000000"/>
        </w:rPr>
        <w:t>__</w:t>
      </w:r>
      <w:r w:rsidR="007B6BAD" w:rsidRPr="00F30D27">
        <w:rPr>
          <w:rFonts w:eastAsia="Arial"/>
          <w:color w:val="000000"/>
        </w:rPr>
        <w:t>__</w:t>
      </w:r>
      <w:r w:rsidRPr="00F30D27">
        <w:t xml:space="preserve"> è stato stipulato</w:t>
      </w:r>
      <w:r w:rsidR="000D5C82" w:rsidRPr="00F30D27">
        <w:t>/a</w:t>
      </w:r>
      <w:r w:rsidRPr="00F30D27">
        <w:t xml:space="preserve"> </w:t>
      </w:r>
      <w:r w:rsidR="00F65A9F" w:rsidRPr="00F30D27">
        <w:t>la</w:t>
      </w:r>
      <w:r w:rsidR="006D3179" w:rsidRPr="00F30D27">
        <w:t xml:space="preserve"> Convenzione/</w:t>
      </w:r>
      <w:r w:rsidRPr="00F30D27">
        <w:t xml:space="preserve">l’Accordo Quadro </w:t>
      </w:r>
      <w:r w:rsidR="009049F6" w:rsidRPr="00F30D27">
        <w:rPr>
          <w:rFonts w:eastAsia="Arial"/>
          <w:i/>
          <w:color w:val="000000"/>
        </w:rPr>
        <w:t>[lasciare solo riferimento pertinente]</w:t>
      </w:r>
      <w:r w:rsidR="002E5BF6" w:rsidRPr="00F30D27">
        <w:t xml:space="preserve"> </w:t>
      </w:r>
      <w:r w:rsidRPr="00F30D27">
        <w:t xml:space="preserve">n. </w:t>
      </w:r>
      <w:r w:rsidR="006D3179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</w:t>
      </w:r>
      <w:r w:rsidR="000D5C82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____</w:t>
      </w:r>
      <w:r w:rsidR="006D3179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 xml:space="preserve"> </w:t>
      </w:r>
      <w:r w:rsidRPr="00F30D27">
        <w:t xml:space="preserve">tra </w:t>
      </w:r>
      <w:r w:rsidR="00A02C93" w:rsidRPr="00F30D27">
        <w:t>_____</w:t>
      </w:r>
      <w:r w:rsidR="00684409" w:rsidRPr="00F30D27">
        <w:t>________</w:t>
      </w:r>
      <w:r w:rsidR="000D5C82" w:rsidRPr="00F30D27">
        <w:t>_____</w:t>
      </w:r>
      <w:r w:rsidR="00684409" w:rsidRPr="00F30D27">
        <w:t>_</w:t>
      </w:r>
      <w:r w:rsidR="00A02C93" w:rsidRPr="00F30D27">
        <w:t>__</w:t>
      </w:r>
      <w:r w:rsidR="00684409" w:rsidRPr="00F30D27">
        <w:t xml:space="preserve"> (di seguito Committente)</w:t>
      </w:r>
      <w:r w:rsidRPr="00F30D27">
        <w:t xml:space="preserve"> e </w:t>
      </w:r>
      <w:r w:rsidR="006D3179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____</w:t>
      </w:r>
      <w:r w:rsidR="00684409" w:rsidRPr="00F30D27">
        <w:rPr>
          <w:rFonts w:eastAsia="Arial"/>
          <w:color w:val="000000"/>
        </w:rPr>
        <w:t>__________</w:t>
      </w:r>
      <w:r w:rsidR="006D3179" w:rsidRPr="00F30D27">
        <w:rPr>
          <w:rFonts w:eastAsia="Arial"/>
          <w:color w:val="000000"/>
        </w:rPr>
        <w:t>__</w:t>
      </w:r>
      <w:r w:rsidR="000137E1" w:rsidRPr="00F30D27">
        <w:rPr>
          <w:rFonts w:eastAsia="Arial"/>
          <w:color w:val="000000"/>
        </w:rPr>
        <w:t xml:space="preserve"> </w:t>
      </w:r>
      <w:r w:rsidR="000137E1" w:rsidRPr="00F30D27">
        <w:t>(di seguito Appaltatore)</w:t>
      </w:r>
    </w:p>
    <w:p w14:paraId="619B6EDA" w14:textId="516708E2" w:rsidR="005C6830" w:rsidRPr="00F30D27" w:rsidRDefault="005C6830" w:rsidP="00152F55">
      <w:pPr>
        <w:pStyle w:val="00elencotratto"/>
        <w:numPr>
          <w:ilvl w:val="0"/>
          <w:numId w:val="20"/>
        </w:numPr>
        <w:spacing w:after="120" w:line="276" w:lineRule="auto"/>
        <w:ind w:left="567" w:hanging="425"/>
      </w:pPr>
      <w:r w:rsidRPr="00F30D27">
        <w:t xml:space="preserve">in data </w:t>
      </w:r>
      <w:r w:rsidR="004557DC" w:rsidRPr="00F30D27">
        <w:rPr>
          <w:rFonts w:eastAsia="Arial"/>
          <w:color w:val="000000"/>
        </w:rPr>
        <w:t>___</w:t>
      </w:r>
      <w:r w:rsidR="00684409" w:rsidRPr="00F30D27">
        <w:rPr>
          <w:rFonts w:eastAsia="Arial"/>
          <w:color w:val="000000"/>
        </w:rPr>
        <w:t>_________</w:t>
      </w:r>
      <w:r w:rsidR="004557DC" w:rsidRPr="00F30D27">
        <w:rPr>
          <w:rFonts w:eastAsia="Arial"/>
          <w:color w:val="000000"/>
        </w:rPr>
        <w:t xml:space="preserve"> </w:t>
      </w:r>
      <w:r w:rsidRPr="00F30D27">
        <w:t xml:space="preserve">è stato </w:t>
      </w:r>
      <w:r w:rsidR="00502505" w:rsidRPr="00F30D27">
        <w:t>sottoscritto il</w:t>
      </w:r>
      <w:r w:rsidRPr="00F30D27">
        <w:t xml:space="preserve"> </w:t>
      </w:r>
      <w:r w:rsidR="00146C6B" w:rsidRPr="00F30D27">
        <w:t>Contratto/</w:t>
      </w:r>
      <w:r w:rsidRPr="00F30D27">
        <w:t xml:space="preserve">Contratto Applicativo </w:t>
      </w:r>
      <w:r w:rsidR="000D5C82" w:rsidRPr="00F30D27">
        <w:t xml:space="preserve">n. </w:t>
      </w:r>
      <w:r w:rsidR="004557DC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__________</w:t>
      </w:r>
      <w:r w:rsidR="004557DC" w:rsidRPr="00F30D27">
        <w:rPr>
          <w:rFonts w:eastAsia="Arial"/>
          <w:color w:val="000000"/>
        </w:rPr>
        <w:t xml:space="preserve">__ </w:t>
      </w:r>
      <w:r w:rsidR="00AC2462" w:rsidRPr="00F30D27">
        <w:t xml:space="preserve">tra _____________________ (di seguito Committente) e </w:t>
      </w:r>
      <w:r w:rsidR="00AC2462" w:rsidRPr="00F30D27">
        <w:rPr>
          <w:rFonts w:eastAsia="Arial"/>
          <w:color w:val="000000"/>
        </w:rPr>
        <w:t xml:space="preserve">__________________ </w:t>
      </w:r>
      <w:r w:rsidR="00AC2462" w:rsidRPr="00F30D27">
        <w:t>(di seguito Appaltatore)</w:t>
      </w:r>
      <w:r w:rsidR="00AC2462">
        <w:t xml:space="preserve"> </w:t>
      </w:r>
      <w:r w:rsidRPr="00F30D27">
        <w:t xml:space="preserve">per l’esecuzione in appalto di attività di </w:t>
      </w:r>
      <w:r w:rsidR="00684409" w:rsidRPr="00F30D27">
        <w:t>_________________________________________</w:t>
      </w:r>
      <w:r w:rsidR="00B72B8E" w:rsidRPr="00F30D27">
        <w:rPr>
          <w:rFonts w:eastAsia="Arial"/>
          <w:color w:val="000000"/>
        </w:rPr>
        <w:t>__</w:t>
      </w:r>
      <w:r w:rsidR="00502505" w:rsidRPr="00F30D27">
        <w:rPr>
          <w:rFonts w:eastAsia="Arial"/>
          <w:color w:val="000000"/>
        </w:rPr>
        <w:t>____</w:t>
      </w:r>
      <w:r w:rsidR="00B72B8E" w:rsidRPr="00F30D27">
        <w:rPr>
          <w:rFonts w:eastAsia="Arial"/>
          <w:color w:val="000000"/>
        </w:rPr>
        <w:t>_</w:t>
      </w:r>
    </w:p>
    <w:p w14:paraId="32059DF8" w14:textId="78CCB837" w:rsidR="00FD2F07" w:rsidRPr="00F30D27" w:rsidRDefault="005C6830" w:rsidP="00152F55">
      <w:pPr>
        <w:pStyle w:val="00elencotratto"/>
        <w:numPr>
          <w:ilvl w:val="0"/>
          <w:numId w:val="20"/>
        </w:numPr>
        <w:spacing w:after="120" w:line="276" w:lineRule="auto"/>
        <w:ind w:left="567" w:hanging="425"/>
      </w:pPr>
      <w:bookmarkStart w:id="0" w:name="OLE_LINK1"/>
      <w:bookmarkStart w:id="1" w:name="OLE_LINK2"/>
      <w:r w:rsidRPr="00F30D27">
        <w:t>s</w:t>
      </w:r>
      <w:r w:rsidR="00AB5D8B" w:rsidRPr="00F30D27">
        <w:t>econdo quanto previsto dal PNRR</w:t>
      </w:r>
      <w:r w:rsidR="000B4FB3" w:rsidRPr="00F30D27">
        <w:t xml:space="preserve">, l’intervento è inserito nella Missione </w:t>
      </w:r>
      <w:r w:rsidR="00B72B8E" w:rsidRPr="00F30D27">
        <w:t>2</w:t>
      </w:r>
      <w:r w:rsidR="000B4FB3" w:rsidRPr="00F30D27">
        <w:t xml:space="preserve"> Componente </w:t>
      </w:r>
      <w:r w:rsidR="00146C6B" w:rsidRPr="00F30D27">
        <w:t>2</w:t>
      </w:r>
      <w:r w:rsidR="000B4FB3" w:rsidRPr="00F30D27">
        <w:t xml:space="preserve"> </w:t>
      </w:r>
      <w:r w:rsidR="00146C6B" w:rsidRPr="00F30D27">
        <w:t xml:space="preserve">– Investimento </w:t>
      </w:r>
      <w:r w:rsidR="00B72B8E" w:rsidRPr="00F30D27">
        <w:t>4</w:t>
      </w:r>
      <w:r w:rsidR="00146C6B" w:rsidRPr="00F30D27">
        <w:t>.</w:t>
      </w:r>
      <w:r w:rsidR="00AC2462">
        <w:t>2</w:t>
      </w:r>
      <w:r w:rsidR="00146C6B" w:rsidRPr="00F30D27">
        <w:t xml:space="preserve"> </w:t>
      </w:r>
      <w:r w:rsidR="00B72B8E" w:rsidRPr="00F30D27">
        <w:t xml:space="preserve">– </w:t>
      </w:r>
      <w:r w:rsidR="00AC2462">
        <w:t>Sviluppo trasporto rapido di massa</w:t>
      </w:r>
    </w:p>
    <w:p w14:paraId="2555110F" w14:textId="77777777" w:rsidR="00F30D27" w:rsidRPr="008266E7" w:rsidRDefault="00F30D27" w:rsidP="008266E7">
      <w:pPr>
        <w:pStyle w:val="Testodelblocco"/>
        <w:spacing w:before="120" w:line="276" w:lineRule="auto"/>
        <w:ind w:left="0" w:right="170"/>
        <w:rPr>
          <w:rFonts w:ascii="Garamond" w:hAnsi="Garamond" w:cs="Arial"/>
          <w:bCs/>
          <w:sz w:val="22"/>
          <w:szCs w:val="22"/>
        </w:rPr>
      </w:pPr>
    </w:p>
    <w:p w14:paraId="630086B1" w14:textId="4BA8C9DD" w:rsidR="00314C00" w:rsidRPr="00F30D27" w:rsidRDefault="00A83D14" w:rsidP="00642993">
      <w:pPr>
        <w:pStyle w:val="Testodelblocco"/>
        <w:spacing w:before="120" w:after="0" w:line="276" w:lineRule="auto"/>
        <w:ind w:left="284" w:right="170" w:hanging="14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TUTTO CI</w:t>
      </w:r>
      <w:r w:rsidR="00716AF1" w:rsidRPr="00F30D27">
        <w:rPr>
          <w:rFonts w:ascii="Garamond" w:hAnsi="Garamond" w:cs="Arial"/>
          <w:b/>
          <w:sz w:val="22"/>
          <w:szCs w:val="22"/>
        </w:rPr>
        <w:t>O’ PREMESSO,</w:t>
      </w:r>
    </w:p>
    <w:p w14:paraId="47812A2E" w14:textId="77777777" w:rsidR="00314C00" w:rsidRPr="00F30D27" w:rsidRDefault="00314C00" w:rsidP="00F30D27">
      <w:pPr>
        <w:pStyle w:val="00elencotratto"/>
        <w:numPr>
          <w:ilvl w:val="0"/>
          <w:numId w:val="0"/>
        </w:numPr>
        <w:spacing w:line="276" w:lineRule="auto"/>
      </w:pPr>
    </w:p>
    <w:p w14:paraId="31C8AA9D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line="276" w:lineRule="auto"/>
      </w:pPr>
      <w:r w:rsidRPr="00F30D27">
        <w:t>Il sottoscritto _____________, in qualità di Legale Rappresentante del Soggetto Attuatore di I livello,</w:t>
      </w:r>
    </w:p>
    <w:p w14:paraId="7A461516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line="276" w:lineRule="auto"/>
        <w:ind w:left="720"/>
        <w:rPr>
          <w:i/>
          <w:iCs/>
        </w:rPr>
      </w:pPr>
      <w:r w:rsidRPr="00F30D27">
        <w:rPr>
          <w:i/>
          <w:iCs/>
        </w:rPr>
        <w:t>oppure, in alternativa</w:t>
      </w:r>
    </w:p>
    <w:p w14:paraId="46DD4BFA" w14:textId="0B81A348" w:rsidR="00AC2462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RUP/Dirigente del Soggetto Attuatore di I livello</w:t>
      </w:r>
      <w:r>
        <w:t>,</w:t>
      </w:r>
      <w:r w:rsidRPr="00F30D27">
        <w:t xml:space="preserve"> nominato ____________________ (Qualifica/Incarico) con _____________ (</w:t>
      </w:r>
      <w:r w:rsidRPr="00F30D27">
        <w:rPr>
          <w:i/>
          <w:iCs/>
        </w:rPr>
        <w:t xml:space="preserve">delibera/determina/atto di delega comprovante i poteri gestionali a lui conferiti con riferimento all’attuazione del </w:t>
      </w:r>
      <w:r w:rsidR="00824AEB">
        <w:rPr>
          <w:i/>
          <w:iCs/>
        </w:rPr>
        <w:t>Piano</w:t>
      </w:r>
      <w:r w:rsidRPr="00F30D27">
        <w:t>)</w:t>
      </w:r>
    </w:p>
    <w:p w14:paraId="6DA3D4D7" w14:textId="66ED9E32" w:rsidR="003F76FB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con riferimento all’intervento ________________________________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Nazionale di Ripresa e Resilienza – Missione 2 Componente 2 – Investimento </w:t>
      </w:r>
      <w:r w:rsidR="00AC2462" w:rsidRPr="00F30D27">
        <w:t>4.</w:t>
      </w:r>
      <w:r w:rsidR="00AC2462">
        <w:t>2</w:t>
      </w:r>
      <w:r w:rsidR="00AC2462" w:rsidRPr="00F30D27">
        <w:t xml:space="preserve"> – </w:t>
      </w:r>
      <w:r w:rsidR="00AC2462">
        <w:t>Sviluppo trasporto rapido di massa</w:t>
      </w:r>
    </w:p>
    <w:p w14:paraId="41293304" w14:textId="77777777" w:rsidR="003F76FB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 w:rsidRPr="00F30D27">
        <w:t>e</w:t>
      </w:r>
      <w:r>
        <w:t xml:space="preserve"> (</w:t>
      </w:r>
      <w:r w:rsidRPr="0065316D">
        <w:rPr>
          <w:i/>
          <w:iCs/>
        </w:rPr>
        <w:t>eventuale</w:t>
      </w:r>
      <w:r>
        <w:t>)</w:t>
      </w:r>
    </w:p>
    <w:p w14:paraId="6497047B" w14:textId="4C6AC447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RUP/Dirigente del Soggetto Attuatore di II livello o del Soggetto Intermediario, nominato ____________________ (Qualifica/Incarico) con _____________ (</w:t>
      </w:r>
      <w:r w:rsidRPr="00F30D27">
        <w:rPr>
          <w:i/>
          <w:iCs/>
        </w:rPr>
        <w:t xml:space="preserve">delibera/determina/atto di delega comprovante i poteri gestionali a lui conferiti con riferimento all’attuazione del </w:t>
      </w:r>
      <w:r w:rsidR="00824AEB">
        <w:rPr>
          <w:i/>
          <w:iCs/>
        </w:rPr>
        <w:t>Piano</w:t>
      </w:r>
      <w:r w:rsidRPr="00F30D27">
        <w:t>) con riferimento all’intervento ________________________________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Nazionale di Ripresa e Resilienza – </w:t>
      </w:r>
      <w:r w:rsidR="00AC2462" w:rsidRPr="00F30D27">
        <w:t>Missione 2 Componente 2 – Investimento 4.</w:t>
      </w:r>
      <w:r w:rsidR="00AC2462">
        <w:t>2</w:t>
      </w:r>
      <w:r w:rsidR="00AC2462" w:rsidRPr="00F30D27">
        <w:t xml:space="preserve"> – </w:t>
      </w:r>
      <w:r w:rsidR="00AC2462">
        <w:t>Sviluppo trasporto rapido di massa</w:t>
      </w:r>
    </w:p>
    <w:p w14:paraId="1093CF55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>
        <w:t>e</w:t>
      </w:r>
    </w:p>
    <w:p w14:paraId="1185B1E5" w14:textId="7FCFE1D8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Direttore dei Lavori con riferimento all’intervento ________________________________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Nazionale di Ripresa e Resilienza – </w:t>
      </w:r>
      <w:r w:rsidR="00AC2462" w:rsidRPr="00F30D27">
        <w:t>Missione 2 Componente 2 – Investimento 4.</w:t>
      </w:r>
      <w:r w:rsidR="00AC2462">
        <w:t>2</w:t>
      </w:r>
      <w:r w:rsidR="00AC2462" w:rsidRPr="00F30D27">
        <w:t xml:space="preserve"> – </w:t>
      </w:r>
      <w:r w:rsidR="00AC2462">
        <w:t>Sviluppo trasporto rapido di massa</w:t>
      </w:r>
    </w:p>
    <w:p w14:paraId="510652A4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 w:rsidRPr="00F30D27">
        <w:t>e</w:t>
      </w:r>
    </w:p>
    <w:p w14:paraId="7A9D3D1C" w14:textId="252E6470" w:rsidR="003F76FB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Legale Rappresentante dell’Impresa esecutrice dell’intervento ________________________________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</w:t>
      </w:r>
      <w:r w:rsidRPr="00F30D27">
        <w:lastRenderedPageBreak/>
        <w:t xml:space="preserve">Nazionale di Ripresa e Resilienza – </w:t>
      </w:r>
      <w:r w:rsidR="00AC2462" w:rsidRPr="00F30D27">
        <w:t>Missione 2 Componente 2 – Investimento 4.</w:t>
      </w:r>
      <w:r w:rsidR="00AC2462">
        <w:t>2</w:t>
      </w:r>
      <w:r w:rsidR="00AC2462" w:rsidRPr="00F30D27">
        <w:t xml:space="preserve"> – </w:t>
      </w:r>
      <w:r w:rsidR="00AC2462">
        <w:t>Sviluppo trasporto rapido di massa</w:t>
      </w:r>
    </w:p>
    <w:p w14:paraId="2FEFFB4B" w14:textId="5DE2CF43" w:rsidR="000C7106" w:rsidRDefault="000C7106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ciascuno per la parte di rispettiva competenza,</w:t>
      </w:r>
    </w:p>
    <w:p w14:paraId="30311945" w14:textId="77777777" w:rsidR="009074CB" w:rsidRPr="00F30D27" w:rsidRDefault="009074CB" w:rsidP="00F30D27">
      <w:pPr>
        <w:pStyle w:val="00elencotratto"/>
        <w:numPr>
          <w:ilvl w:val="0"/>
          <w:numId w:val="0"/>
        </w:numPr>
        <w:spacing w:before="120" w:after="120" w:line="276" w:lineRule="auto"/>
      </w:pPr>
    </w:p>
    <w:bookmarkEnd w:id="0"/>
    <w:bookmarkEnd w:id="1"/>
    <w:p w14:paraId="64DD1B06" w14:textId="5B8DFD10" w:rsidR="00E15C89" w:rsidRPr="00F30D27" w:rsidRDefault="00123676" w:rsidP="00F30D27">
      <w:pPr>
        <w:pStyle w:val="Testodelblocco"/>
        <w:spacing w:before="120" w:line="276" w:lineRule="auto"/>
        <w:ind w:left="284" w:right="-286" w:hanging="14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ATTESTANO</w:t>
      </w:r>
      <w:r w:rsidR="0073616C" w:rsidRPr="00F30D27">
        <w:rPr>
          <w:rFonts w:ascii="Garamond" w:hAnsi="Garamond" w:cs="Arial"/>
          <w:b/>
          <w:sz w:val="22"/>
          <w:szCs w:val="22"/>
        </w:rPr>
        <w:t xml:space="preserve"> </w:t>
      </w:r>
      <w:r w:rsidR="007457E3" w:rsidRPr="00F30D27">
        <w:rPr>
          <w:rFonts w:ascii="Garamond" w:hAnsi="Garamond" w:cs="Arial"/>
          <w:b/>
          <w:sz w:val="22"/>
          <w:szCs w:val="22"/>
        </w:rPr>
        <w:t>QUANTO SEGUE:</w:t>
      </w:r>
    </w:p>
    <w:p w14:paraId="43DE7113" w14:textId="77777777" w:rsidR="00B72B8E" w:rsidRPr="00F30D27" w:rsidRDefault="00B72B8E" w:rsidP="00F30D27">
      <w:pPr>
        <w:pStyle w:val="Testodelblocco"/>
        <w:spacing w:before="120" w:line="276" w:lineRule="auto"/>
        <w:ind w:left="284" w:right="-286" w:hanging="142"/>
        <w:jc w:val="center"/>
        <w:rPr>
          <w:rFonts w:ascii="Garamond" w:hAnsi="Garamond" w:cs="Arial"/>
          <w:b/>
          <w:sz w:val="22"/>
          <w:szCs w:val="22"/>
        </w:rPr>
      </w:pPr>
    </w:p>
    <w:p w14:paraId="2FC69861" w14:textId="24C0F0A9" w:rsidR="00E15C89" w:rsidRDefault="00E15C89" w:rsidP="00152F55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 w:rsidRPr="00F30D27">
        <w:t>l’</w:t>
      </w:r>
      <w:r w:rsidR="009F4EEB" w:rsidRPr="00F30D27">
        <w:t>in</w:t>
      </w:r>
      <w:r w:rsidR="007F7AEE" w:rsidRPr="00F30D27">
        <w:t>tervento realizzato</w:t>
      </w:r>
      <w:r w:rsidR="009F4EEB" w:rsidRPr="00F30D27">
        <w:t xml:space="preserve"> è in linea con la descrizione della </w:t>
      </w:r>
      <w:r w:rsidR="00B72B8E" w:rsidRPr="00F30D27">
        <w:t>M</w:t>
      </w:r>
      <w:r w:rsidR="009F4EEB" w:rsidRPr="00F30D27">
        <w:t>isura M</w:t>
      </w:r>
      <w:r w:rsidR="00B72B8E" w:rsidRPr="00F30D27">
        <w:t>2</w:t>
      </w:r>
      <w:r w:rsidR="005E7BDA" w:rsidRPr="00F30D27">
        <w:t>C2</w:t>
      </w:r>
      <w:r w:rsidR="00B72B8E" w:rsidRPr="00F30D27">
        <w:t xml:space="preserve"> I.4.</w:t>
      </w:r>
      <w:r w:rsidR="00AC2462">
        <w:t>2</w:t>
      </w:r>
      <w:r w:rsidR="00B72B8E" w:rsidRPr="00F30D27">
        <w:t xml:space="preserve"> e, nello specifico, del</w:t>
      </w:r>
      <w:r w:rsidR="00AC2462">
        <w:t>la</w:t>
      </w:r>
      <w:r w:rsidR="00B72B8E" w:rsidRPr="00AC2462">
        <w:rPr>
          <w:i/>
          <w:iCs/>
        </w:rPr>
        <w:t xml:space="preserve"> </w:t>
      </w:r>
      <w:r w:rsidR="00AC2462" w:rsidRPr="00AC2462">
        <w:rPr>
          <w:i/>
          <w:iCs/>
        </w:rPr>
        <w:t>milestone</w:t>
      </w:r>
      <w:r w:rsidR="00830158">
        <w:t xml:space="preserve"> </w:t>
      </w:r>
      <w:r w:rsidR="00B72B8E" w:rsidRPr="00F30D27">
        <w:t>M2C2-2</w:t>
      </w:r>
      <w:r w:rsidR="00AC2462">
        <w:t>6</w:t>
      </w:r>
      <w:r w:rsidR="001E05F1" w:rsidRPr="00F30D27">
        <w:t xml:space="preserve"> e con le disposizioni previste dal</w:t>
      </w:r>
      <w:r w:rsidR="009C713A">
        <w:t xml:space="preserve"> </w:t>
      </w:r>
      <w:r w:rsidR="001E05F1" w:rsidRPr="00F30D27">
        <w:t>decreto di assegnazione delle risorse</w:t>
      </w:r>
      <w:r w:rsidR="009C713A">
        <w:t xml:space="preserve"> PNRR</w:t>
      </w:r>
      <w:r w:rsidR="001E05F1" w:rsidRPr="00F30D27">
        <w:t xml:space="preserve"> o altro atto amministrativo</w:t>
      </w:r>
      <w:r w:rsidR="00684409" w:rsidRPr="00F30D27">
        <w:t xml:space="preserve"> relativo</w:t>
      </w:r>
    </w:p>
    <w:p w14:paraId="31626339" w14:textId="1FDCBF50" w:rsidR="00EF6B4C" w:rsidRDefault="00EF6B4C" w:rsidP="00152F55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>
        <w:t xml:space="preserve">l’intervento </w:t>
      </w:r>
      <w:r w:rsidR="009057C7">
        <w:t>prevede</w:t>
      </w:r>
      <w:r w:rsidR="009074CB">
        <w:t xml:space="preserve"> </w:t>
      </w:r>
      <w:r>
        <w:t>l’ammodernamento delle infrastrutture dei sistemi di trasporto rapido di massa</w:t>
      </w:r>
      <w:r w:rsidR="009074CB">
        <w:t xml:space="preserve"> </w:t>
      </w:r>
      <w:r w:rsidR="00824AEB">
        <w:t xml:space="preserve">rientrante nella tipologia di sistema </w:t>
      </w:r>
      <w:r w:rsidR="00824AEB" w:rsidRPr="001375FA">
        <w:rPr>
          <w:i/>
          <w:iCs/>
        </w:rPr>
        <w:t>busvia/BRT, filovia, tramvia, linea metropolitana</w:t>
      </w:r>
      <w:r w:rsidR="00824AEB" w:rsidRPr="00F30D27">
        <w:rPr>
          <w:rFonts w:eastAsia="Arial"/>
          <w:i/>
          <w:color w:val="000000"/>
        </w:rPr>
        <w:t xml:space="preserve"> </w:t>
      </w:r>
      <w:r w:rsidR="009C713A" w:rsidRPr="00F30D27">
        <w:rPr>
          <w:rFonts w:eastAsia="Arial"/>
          <w:i/>
          <w:color w:val="000000"/>
        </w:rPr>
        <w:t>[lasciare solo riferimento pertinente]</w:t>
      </w:r>
    </w:p>
    <w:p w14:paraId="75D01BC5" w14:textId="0D9D2BF8" w:rsidR="005B7BFD" w:rsidRDefault="005B7BFD" w:rsidP="00152F55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>
        <w:t>In particolare</w:t>
      </w:r>
      <w:r w:rsidR="009C713A">
        <w:t>, tale progetto</w:t>
      </w:r>
      <w:r>
        <w:t>:</w:t>
      </w:r>
    </w:p>
    <w:p w14:paraId="276E14B4" w14:textId="522E1F9B" w:rsidR="006612DB" w:rsidRDefault="00442AE9" w:rsidP="009C713A">
      <w:pPr>
        <w:pStyle w:val="00elencotratto"/>
        <w:numPr>
          <w:ilvl w:val="1"/>
          <w:numId w:val="25"/>
        </w:numPr>
        <w:spacing w:before="120" w:after="120" w:line="276" w:lineRule="auto"/>
      </w:pPr>
      <w:r>
        <w:t>contribuisce</w:t>
      </w:r>
      <w:r w:rsidR="006612DB">
        <w:t xml:space="preserve"> alla</w:t>
      </w:r>
      <w:r w:rsidR="006612DB" w:rsidRPr="00F30D27">
        <w:t xml:space="preserve"> </w:t>
      </w:r>
      <w:r w:rsidR="006612DB">
        <w:rPr>
          <w:i/>
          <w:iCs/>
        </w:rPr>
        <w:t>milestone</w:t>
      </w:r>
      <w:r w:rsidR="006612DB" w:rsidRPr="0079133D">
        <w:rPr>
          <w:i/>
          <w:iCs/>
        </w:rPr>
        <w:t xml:space="preserve"> </w:t>
      </w:r>
      <w:r w:rsidR="006612DB" w:rsidRPr="0079133D">
        <w:t>PNRR</w:t>
      </w:r>
      <w:r w:rsidR="006612DB">
        <w:rPr>
          <w:i/>
          <w:iCs/>
        </w:rPr>
        <w:t xml:space="preserve"> </w:t>
      </w:r>
      <w:r w:rsidR="006612DB">
        <w:t>M2C2-26 m</w:t>
      </w:r>
      <w:r w:rsidR="006612DB" w:rsidRPr="00F30D27">
        <w:t xml:space="preserve">ediante la realizzazione di n. ______ </w:t>
      </w:r>
      <w:r w:rsidR="009C713A">
        <w:t>intervento/i</w:t>
      </w:r>
      <w:r w:rsidR="006612DB">
        <w:t xml:space="preserve"> di ammodernamento delle infrastrutture di trasporto rapido di massa, </w:t>
      </w:r>
      <w:r w:rsidR="009C713A">
        <w:t xml:space="preserve">individuato/i </w:t>
      </w:r>
      <w:r w:rsidR="00C62751" w:rsidRPr="00F30D27">
        <w:t>secondo le modalità previste nel documento “</w:t>
      </w:r>
      <w:r w:rsidR="00C62751" w:rsidRPr="0079133D">
        <w:rPr>
          <w:i/>
          <w:iCs/>
        </w:rPr>
        <w:t>Linee guida per l’identificazione degli obiettivi PNRR e istruzioni per la relativa rendicontazione</w:t>
      </w:r>
      <w:r w:rsidR="00C62751" w:rsidRPr="0079133D">
        <w:rPr>
          <w:rFonts w:cs="Times New Roman"/>
          <w:i/>
          <w:iCs/>
          <w:color w:val="000000"/>
          <w:lang w:eastAsia="it-IT"/>
        </w:rPr>
        <w:t xml:space="preserve"> – milestone M2C2-26</w:t>
      </w:r>
      <w:r w:rsidR="00C62751" w:rsidRPr="00F30D27">
        <w:t>”</w:t>
      </w:r>
    </w:p>
    <w:p w14:paraId="52F7FE2A" w14:textId="07C9EC06" w:rsidR="009074CB" w:rsidRDefault="00A46FB5" w:rsidP="009C713A">
      <w:pPr>
        <w:pStyle w:val="00elencotratto"/>
        <w:numPr>
          <w:ilvl w:val="1"/>
          <w:numId w:val="25"/>
        </w:numPr>
        <w:spacing w:before="120" w:after="120" w:line="276" w:lineRule="auto"/>
      </w:pPr>
      <w:r>
        <w:t>rientra in una delle seguenti tipologie</w:t>
      </w:r>
      <w:r w:rsidR="00BB2C30">
        <w:t xml:space="preserve"> ammissibili</w:t>
      </w:r>
      <w:r>
        <w:t xml:space="preserve">: </w:t>
      </w:r>
      <w:r w:rsidRPr="00A46FB5">
        <w:t xml:space="preserve">ammodernamento delle stazioni e dei binari delle metropolitane, dei sistemi di segnalamento della rete ferroviaria o tramviaria </w:t>
      </w:r>
      <w:r>
        <w:t>o</w:t>
      </w:r>
      <w:r w:rsidRPr="00A46FB5">
        <w:t xml:space="preserve"> dei depositi dei mezzi pubblici</w:t>
      </w:r>
    </w:p>
    <w:p w14:paraId="2B35FBBB" w14:textId="30443783" w:rsidR="009074CB" w:rsidRDefault="009C713A" w:rsidP="009C713A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>
        <w:t xml:space="preserve">il </w:t>
      </w:r>
      <w:r w:rsidR="009074CB" w:rsidRPr="00F30D27">
        <w:t>raggiungimento del</w:t>
      </w:r>
      <w:r>
        <w:t>l’</w:t>
      </w:r>
      <w:r w:rsidR="009074CB">
        <w:t>obiettivo</w:t>
      </w:r>
      <w:r w:rsidR="009074CB" w:rsidRPr="00F30D27">
        <w:rPr>
          <w:i/>
          <w:iCs/>
        </w:rPr>
        <w:t xml:space="preserve"> </w:t>
      </w:r>
      <w:r>
        <w:t xml:space="preserve">della Misura </w:t>
      </w:r>
      <w:r w:rsidR="009074CB" w:rsidRPr="00F30D27">
        <w:t>è comprovato dal</w:t>
      </w:r>
      <w:r w:rsidR="009074CB">
        <w:t>:</w:t>
      </w:r>
    </w:p>
    <w:p w14:paraId="118D09D1" w14:textId="77777777" w:rsidR="00A93301" w:rsidRDefault="00A93301" w:rsidP="009C713A">
      <w:pPr>
        <w:pStyle w:val="00elencotratto"/>
        <w:numPr>
          <w:ilvl w:val="1"/>
          <w:numId w:val="25"/>
        </w:numPr>
        <w:spacing w:before="120" w:after="120" w:line="276" w:lineRule="auto"/>
      </w:pPr>
      <w:r w:rsidRPr="00F30D27">
        <w:t xml:space="preserve">certificato di ultimazione lavori n._____________ del _____________ e, laddove già disponibile, con il certificato di regolare esecuzione </w:t>
      </w:r>
      <w:r>
        <w:t>/</w:t>
      </w:r>
      <w:r w:rsidRPr="00F30D27">
        <w:t xml:space="preserve"> certificato di collaudo </w:t>
      </w:r>
      <w:r w:rsidRPr="00F30D27">
        <w:rPr>
          <w:rFonts w:eastAsia="Arial"/>
          <w:i/>
          <w:color w:val="000000"/>
        </w:rPr>
        <w:t xml:space="preserve">[lasciare solo riferimento pertinente] </w:t>
      </w:r>
      <w:r w:rsidRPr="00F30D27">
        <w:t>n.___________ del _______________</w:t>
      </w:r>
    </w:p>
    <w:p w14:paraId="233A07C4" w14:textId="0FB105E3" w:rsidR="009074CB" w:rsidRPr="009074CB" w:rsidRDefault="009074CB" w:rsidP="009074CB">
      <w:pPr>
        <w:pStyle w:val="00elencotratto"/>
        <w:numPr>
          <w:ilvl w:val="0"/>
          <w:numId w:val="0"/>
        </w:numPr>
        <w:spacing w:before="120" w:after="120" w:line="276" w:lineRule="auto"/>
        <w:ind w:left="1843"/>
        <w:jc w:val="center"/>
        <w:rPr>
          <w:i/>
          <w:iCs/>
        </w:rPr>
      </w:pPr>
      <w:r>
        <w:rPr>
          <w:i/>
          <w:iCs/>
        </w:rPr>
        <w:t>in alternativa</w:t>
      </w:r>
    </w:p>
    <w:p w14:paraId="6ABE41B5" w14:textId="6A05C4BA" w:rsidR="00A93301" w:rsidRPr="009C713A" w:rsidRDefault="00A93301" w:rsidP="009C713A">
      <w:pPr>
        <w:pStyle w:val="00elencotratto"/>
        <w:numPr>
          <w:ilvl w:val="1"/>
          <w:numId w:val="25"/>
        </w:numPr>
        <w:spacing w:before="120" w:after="120" w:line="276" w:lineRule="auto"/>
      </w:pPr>
      <w:r w:rsidRPr="009C713A">
        <w:t xml:space="preserve">verbale </w:t>
      </w:r>
      <w:r w:rsidR="009C713A" w:rsidRPr="009C713A">
        <w:t xml:space="preserve">di constatazione sullo stato di consistenza delle opere </w:t>
      </w:r>
      <w:r w:rsidRPr="009C713A">
        <w:t>n. __________ del _______________</w:t>
      </w:r>
      <w:r w:rsidR="009C713A" w:rsidRPr="009C713A">
        <w:t xml:space="preserve"> emesso ai sensi della normativa vigente</w:t>
      </w:r>
    </w:p>
    <w:p w14:paraId="449C54A7" w14:textId="77777777" w:rsidR="009074CB" w:rsidRDefault="009074CB" w:rsidP="009C713A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>
        <w:t>l’intervento non prevede la costruzione o l’ammodernamento di strade al di là dell’ambito di intervento, a meno che queste non siano parte integrante delle infrastrutture</w:t>
      </w:r>
    </w:p>
    <w:p w14:paraId="3C68549F" w14:textId="77777777" w:rsidR="009074CB" w:rsidRDefault="009074CB" w:rsidP="009C713A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>
        <w:t>l’intervento consente l’impiego di materiale rotabile a emissioni zero</w:t>
      </w:r>
    </w:p>
    <w:p w14:paraId="35A60B00" w14:textId="53AAC39B" w:rsidR="00630D0F" w:rsidRPr="0079133D" w:rsidRDefault="00DA4940" w:rsidP="00152F55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  <w:rPr>
          <w:strike/>
        </w:rPr>
      </w:pPr>
      <w:r w:rsidRPr="00F30D27">
        <w:t xml:space="preserve">i </w:t>
      </w:r>
      <w:r w:rsidRPr="009C713A">
        <w:t>lavori</w:t>
      </w:r>
      <w:r w:rsidR="0079133D" w:rsidRPr="009C713A">
        <w:t xml:space="preserve"> </w:t>
      </w:r>
      <w:r w:rsidR="00630D0F" w:rsidRPr="00F30D27">
        <w:t xml:space="preserve">risultano eseguiti in conformità </w:t>
      </w:r>
      <w:r w:rsidR="000D54E7" w:rsidRPr="00F30D27">
        <w:t>alle disposizioni contrattuali e alla normativa di riferimento applicabile</w:t>
      </w:r>
    </w:p>
    <w:p w14:paraId="35D7825D" w14:textId="7F4FCDE2" w:rsidR="00C11E48" w:rsidRPr="00F30D27" w:rsidRDefault="003447F7" w:rsidP="00152F55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 w:rsidRPr="00F30D27">
        <w:t>i lavori</w:t>
      </w:r>
      <w:r w:rsidR="0079133D">
        <w:t xml:space="preserve"> </w:t>
      </w:r>
      <w:r w:rsidR="0079133D" w:rsidRPr="00F30D27">
        <w:t>sono stat</w:t>
      </w:r>
      <w:r w:rsidR="0079133D">
        <w:t>i eseguiti</w:t>
      </w:r>
      <w:r w:rsidR="00DA4940" w:rsidRPr="00F30D27">
        <w:t xml:space="preserve"> </w:t>
      </w:r>
      <w:r w:rsidRPr="00F30D27">
        <w:t xml:space="preserve">nel rispetto del principio </w:t>
      </w:r>
      <w:r w:rsidRPr="00373CD8">
        <w:t>DNSH, così come evidenziato nella</w:t>
      </w:r>
      <w:r w:rsidR="00276670" w:rsidRPr="00373CD8">
        <w:t xml:space="preserve"> Relazione di Sintesi</w:t>
      </w:r>
      <w:r w:rsidRPr="00373CD8">
        <w:t xml:space="preserve"> </w:t>
      </w:r>
      <w:r w:rsidR="00684409" w:rsidRPr="00373CD8">
        <w:t xml:space="preserve">DNSH </w:t>
      </w:r>
      <w:r w:rsidR="00684409" w:rsidRPr="00373CD8">
        <w:rPr>
          <w:i/>
          <w:iCs/>
        </w:rPr>
        <w:t>ex post</w:t>
      </w:r>
      <w:r w:rsidR="00684409" w:rsidRPr="00373CD8">
        <w:t xml:space="preserve"> e</w:t>
      </w:r>
      <w:r w:rsidR="0079133D">
        <w:t>/o</w:t>
      </w:r>
      <w:r w:rsidR="00684409" w:rsidRPr="00373CD8">
        <w:t xml:space="preserve"> </w:t>
      </w:r>
      <w:r w:rsidR="00276670" w:rsidRPr="00373CD8">
        <w:t>d</w:t>
      </w:r>
      <w:r w:rsidR="00684409" w:rsidRPr="00373CD8">
        <w:t>a</w:t>
      </w:r>
      <w:r w:rsidR="00276670" w:rsidRPr="00373CD8">
        <w:t xml:space="preserve">lle </w:t>
      </w:r>
      <w:r w:rsidRPr="00373CD8">
        <w:rPr>
          <w:i/>
          <w:iCs/>
        </w:rPr>
        <w:t>Checklist</w:t>
      </w:r>
      <w:r w:rsidRPr="00373CD8">
        <w:t xml:space="preserve"> DNSH</w:t>
      </w:r>
      <w:r w:rsidR="00276670" w:rsidRPr="00373CD8">
        <w:t xml:space="preserve"> </w:t>
      </w:r>
      <w:r w:rsidR="00684409" w:rsidRPr="00373CD8">
        <w:t>relative alla Misura in oggetto</w:t>
      </w:r>
    </w:p>
    <w:p w14:paraId="36534CDD" w14:textId="77777777" w:rsidR="009074CB" w:rsidRDefault="001E05F1" w:rsidP="00152F55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 w:rsidRPr="00F30D27">
        <w:lastRenderedPageBreak/>
        <w:t xml:space="preserve">l’intervento contribuisce </w:t>
      </w:r>
      <w:r w:rsidR="00B754D0" w:rsidRPr="00F30D27">
        <w:t>agli obiettivi in materia di cambiamenti climatici</w:t>
      </w:r>
      <w:r w:rsidR="00830158">
        <w:t>,</w:t>
      </w:r>
      <w:r w:rsidRPr="009074CB">
        <w:rPr>
          <w:i/>
          <w:iCs/>
        </w:rPr>
        <w:t xml:space="preserve"> </w:t>
      </w:r>
      <w:r w:rsidRPr="00F30D27">
        <w:t xml:space="preserve">in linea con </w:t>
      </w:r>
      <w:r w:rsidR="00B754D0" w:rsidRPr="00F30D27">
        <w:t>quanto previsto dal</w:t>
      </w:r>
      <w:r w:rsidRPr="00F30D27">
        <w:t>l’Allegato VI del Regolamento (UE) 2021</w:t>
      </w:r>
      <w:r w:rsidR="00B754D0" w:rsidRPr="00F30D27">
        <w:t>/241</w:t>
      </w:r>
      <w:r w:rsidR="009074CB">
        <w:t xml:space="preserve">, </w:t>
      </w:r>
      <w:r w:rsidR="00B754D0" w:rsidRPr="00F30D27">
        <w:t>C</w:t>
      </w:r>
      <w:r w:rsidRPr="00F30D27">
        <w:t>ampo di intervento 07</w:t>
      </w:r>
      <w:r w:rsidR="005B7BFD">
        <w:t>3</w:t>
      </w:r>
      <w:r w:rsidRPr="00F30D27">
        <w:t xml:space="preserve"> – </w:t>
      </w:r>
      <w:r w:rsidR="005B7BFD" w:rsidRPr="005B7BFD">
        <w:t>Infrastrutture di trasporto urbano pulito</w:t>
      </w:r>
      <w:r w:rsidR="005B7BFD" w:rsidRPr="00A93301">
        <w:rPr>
          <w:rStyle w:val="Rimandonotaapidipagina"/>
          <w:rFonts w:ascii="Garamond" w:hAnsi="Garamond"/>
          <w:sz w:val="18"/>
          <w:szCs w:val="24"/>
        </w:rPr>
        <w:footnoteReference w:id="1"/>
      </w:r>
      <w:r w:rsidR="005B7BFD" w:rsidRPr="005B7BFD">
        <w:t xml:space="preserve"> </w:t>
      </w:r>
      <w:r w:rsidR="00B754D0" w:rsidRPr="00F30D27">
        <w:t>(</w:t>
      </w:r>
      <w:r w:rsidR="00B754D0" w:rsidRPr="009074CB">
        <w:rPr>
          <w:i/>
          <w:iCs/>
        </w:rPr>
        <w:t>tagging</w:t>
      </w:r>
      <w:r w:rsidR="00B754D0" w:rsidRPr="00F30D27">
        <w:t xml:space="preserve"> climatico 100%)</w:t>
      </w:r>
    </w:p>
    <w:p w14:paraId="44DA799D" w14:textId="77777777" w:rsidR="00AA4D83" w:rsidRDefault="00AA4D83" w:rsidP="009074CB">
      <w:pPr>
        <w:pStyle w:val="00elencotratto"/>
        <w:numPr>
          <w:ilvl w:val="0"/>
          <w:numId w:val="0"/>
        </w:numPr>
        <w:spacing w:before="120" w:after="120" w:line="276" w:lineRule="auto"/>
      </w:pPr>
    </w:p>
    <w:p w14:paraId="3570C612" w14:textId="6A291368" w:rsidR="00BE7A86" w:rsidRDefault="001E05F1" w:rsidP="009074C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D</w:t>
      </w:r>
      <w:r w:rsidR="00BE7A86" w:rsidRPr="00F30D27">
        <w:t>ichiarano,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</w:t>
      </w:r>
      <w:r w:rsidRPr="00F30D27">
        <w:t>.</w:t>
      </w:r>
    </w:p>
    <w:p w14:paraId="53E11627" w14:textId="77777777" w:rsidR="005B7BFD" w:rsidRPr="00F30D27" w:rsidRDefault="005B7BFD" w:rsidP="00F30D27">
      <w:pPr>
        <w:pStyle w:val="00elencotratto"/>
        <w:numPr>
          <w:ilvl w:val="0"/>
          <w:numId w:val="0"/>
        </w:numPr>
        <w:spacing w:line="276" w:lineRule="auto"/>
      </w:pPr>
    </w:p>
    <w:p w14:paraId="286ADFA2" w14:textId="5E91355E" w:rsidR="005839A1" w:rsidRPr="00F30D27" w:rsidRDefault="005839A1" w:rsidP="00642993">
      <w:pPr>
        <w:pStyle w:val="00testo"/>
        <w:spacing w:after="0" w:line="276" w:lineRule="auto"/>
      </w:pPr>
      <w:r w:rsidRPr="00F30D27">
        <w:t xml:space="preserve">Restano salve ed </w:t>
      </w:r>
      <w:r w:rsidR="00DA4940" w:rsidRPr="00F30D27">
        <w:t xml:space="preserve">impregiudicate </w:t>
      </w:r>
      <w:r w:rsidRPr="00F30D27">
        <w:t xml:space="preserve">le determinazioni risultanti </w:t>
      </w:r>
      <w:r w:rsidR="00F409AA" w:rsidRPr="00F30D27">
        <w:t>d</w:t>
      </w:r>
      <w:r w:rsidR="00276670" w:rsidRPr="00F30D27">
        <w:t>a</w:t>
      </w:r>
      <w:r w:rsidR="00F409AA" w:rsidRPr="00F30D27">
        <w:t>l</w:t>
      </w:r>
      <w:r w:rsidR="00F409AA" w:rsidRPr="00F30D27">
        <w:rPr>
          <w:rStyle w:val="ui-provider"/>
        </w:rPr>
        <w:t>le</w:t>
      </w:r>
      <w:r w:rsidR="00FD2F07" w:rsidRPr="00F30D27">
        <w:rPr>
          <w:rStyle w:val="ui-provider"/>
        </w:rPr>
        <w:t xml:space="preserve"> successive</w:t>
      </w:r>
      <w:r w:rsidR="00F409AA" w:rsidRPr="00F30D27">
        <w:rPr>
          <w:rStyle w:val="ui-provider"/>
        </w:rPr>
        <w:t xml:space="preserve"> fasi di</w:t>
      </w:r>
      <w:r w:rsidR="00381753" w:rsidRPr="00F30D27">
        <w:rPr>
          <w:rStyle w:val="ui-provider"/>
        </w:rPr>
        <w:t xml:space="preserve"> prove, verifiche e collaudi</w:t>
      </w:r>
      <w:r w:rsidR="00276670" w:rsidRPr="00F30D27">
        <w:t>.</w:t>
      </w:r>
    </w:p>
    <w:p w14:paraId="28C65F36" w14:textId="77777777" w:rsidR="005B7BFD" w:rsidRDefault="005B7BFD" w:rsidP="00642993">
      <w:pPr>
        <w:pStyle w:val="00testo"/>
        <w:spacing w:after="0" w:line="276" w:lineRule="auto"/>
        <w:rPr>
          <w:i/>
          <w:iCs/>
        </w:rPr>
      </w:pPr>
    </w:p>
    <w:p w14:paraId="75FA9B47" w14:textId="77777777" w:rsidR="009C713A" w:rsidRDefault="009C713A" w:rsidP="00642993">
      <w:pPr>
        <w:pStyle w:val="00testo"/>
        <w:spacing w:after="0" w:line="276" w:lineRule="auto"/>
        <w:rPr>
          <w:i/>
          <w:iCs/>
        </w:rPr>
      </w:pPr>
    </w:p>
    <w:p w14:paraId="2B5B7B06" w14:textId="77777777" w:rsidR="00F30D27" w:rsidRDefault="00F30D27" w:rsidP="00642993">
      <w:pPr>
        <w:tabs>
          <w:tab w:val="left" w:pos="8931"/>
        </w:tabs>
        <w:spacing w:line="276" w:lineRule="auto"/>
        <w:ind w:right="-1"/>
        <w:jc w:val="right"/>
        <w:rPr>
          <w:rFonts w:ascii="Garamond" w:hAnsi="Garamond" w:cs="Arial"/>
          <w:sz w:val="22"/>
          <w:szCs w:val="22"/>
        </w:rPr>
      </w:pPr>
    </w:p>
    <w:p w14:paraId="3DDDD1A4" w14:textId="77777777" w:rsidR="00824AEB" w:rsidRDefault="00824AEB" w:rsidP="00642993">
      <w:pPr>
        <w:tabs>
          <w:tab w:val="left" w:pos="8931"/>
        </w:tabs>
        <w:spacing w:line="276" w:lineRule="auto"/>
        <w:ind w:right="-1"/>
        <w:jc w:val="right"/>
        <w:rPr>
          <w:rFonts w:ascii="Garamond" w:hAnsi="Garamond" w:cs="Arial"/>
          <w:sz w:val="22"/>
          <w:szCs w:val="22"/>
        </w:rPr>
      </w:pPr>
    </w:p>
    <w:p w14:paraId="462D40EE" w14:textId="77777777" w:rsidR="00824AEB" w:rsidRDefault="00824AEB" w:rsidP="00642993">
      <w:pPr>
        <w:tabs>
          <w:tab w:val="left" w:pos="8931"/>
        </w:tabs>
        <w:spacing w:line="276" w:lineRule="auto"/>
        <w:ind w:right="-1"/>
        <w:jc w:val="right"/>
        <w:rPr>
          <w:rFonts w:ascii="Garamond" w:hAnsi="Garamond" w:cs="Arial"/>
          <w:sz w:val="22"/>
          <w:szCs w:val="22"/>
        </w:rPr>
      </w:pPr>
    </w:p>
    <w:p w14:paraId="30D1A2B8" w14:textId="7654B973" w:rsidR="00B87E21" w:rsidRPr="00F30D27" w:rsidRDefault="005839A1" w:rsidP="00642993">
      <w:pPr>
        <w:tabs>
          <w:tab w:val="left" w:pos="8931"/>
        </w:tabs>
        <w:spacing w:before="120" w:after="180" w:line="276" w:lineRule="auto"/>
        <w:jc w:val="right"/>
        <w:rPr>
          <w:rFonts w:ascii="Garamond" w:hAnsi="Garamond" w:cs="Arial"/>
          <w:sz w:val="22"/>
          <w:szCs w:val="22"/>
        </w:rPr>
      </w:pPr>
      <w:r w:rsidRPr="00F30D27">
        <w:rPr>
          <w:rFonts w:ascii="Garamond" w:hAnsi="Garamond" w:cs="Arial"/>
          <w:sz w:val="22"/>
          <w:szCs w:val="22"/>
        </w:rPr>
        <w:t>L</w:t>
      </w:r>
      <w:r w:rsidR="00B87E21" w:rsidRPr="00F30D27">
        <w:rPr>
          <w:rFonts w:ascii="Garamond" w:hAnsi="Garamond" w:cs="Arial"/>
          <w:sz w:val="22"/>
          <w:szCs w:val="22"/>
        </w:rPr>
        <w:t>uogo</w:t>
      </w:r>
      <w:r w:rsidRPr="00F30D27">
        <w:rPr>
          <w:rFonts w:ascii="Garamond" w:hAnsi="Garamond" w:cs="Arial"/>
          <w:sz w:val="22"/>
          <w:szCs w:val="22"/>
        </w:rPr>
        <w:t>___________, D</w:t>
      </w:r>
      <w:r w:rsidR="00B87E21" w:rsidRPr="00F30D27">
        <w:rPr>
          <w:rFonts w:ascii="Garamond" w:hAnsi="Garamond" w:cs="Arial"/>
          <w:sz w:val="22"/>
          <w:szCs w:val="22"/>
        </w:rPr>
        <w:t>ata</w:t>
      </w:r>
      <w:r w:rsidRPr="00F30D27">
        <w:rPr>
          <w:rFonts w:ascii="Garamond" w:hAnsi="Garamond" w:cs="Arial"/>
          <w:sz w:val="22"/>
          <w:szCs w:val="22"/>
        </w:rPr>
        <w:t xml:space="preserve"> ____________</w:t>
      </w:r>
    </w:p>
    <w:tbl>
      <w:tblPr>
        <w:tblStyle w:val="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3537"/>
      </w:tblGrid>
      <w:tr w:rsidR="00200A95" w:rsidRPr="00AB646E" w14:paraId="4419168B" w14:textId="4095FB4E" w:rsidTr="00824A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4"/>
        </w:trPr>
        <w:tc>
          <w:tcPr>
            <w:tcW w:w="3163" w:type="pct"/>
          </w:tcPr>
          <w:p w14:paraId="0EF973C1" w14:textId="77777777" w:rsidR="006612DB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b w:val="0"/>
                <w:sz w:val="22"/>
                <w:szCs w:val="22"/>
              </w:rPr>
            </w:pPr>
            <w:r w:rsidRPr="00CC3600">
              <w:rPr>
                <w:rFonts w:ascii="Garamond" w:hAnsi="Garamond" w:cs="Arial"/>
                <w:sz w:val="22"/>
                <w:szCs w:val="22"/>
              </w:rPr>
              <w:t>Firma</w:t>
            </w:r>
          </w:p>
          <w:p w14:paraId="6BD58478" w14:textId="02E7BAE4" w:rsidR="00200A95" w:rsidRPr="00CC3600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sz w:val="22"/>
                <w:szCs w:val="22"/>
              </w:rPr>
            </w:pPr>
            <w:r w:rsidRPr="00CC3600">
              <w:rPr>
                <w:rFonts w:ascii="Garamond" w:hAnsi="Garamond" w:cs="Arial"/>
                <w:sz w:val="22"/>
                <w:szCs w:val="22"/>
              </w:rPr>
              <w:t>SOGGETTO ATTUATORE DI PRIMO LIVELLO:</w:t>
            </w:r>
          </w:p>
        </w:tc>
        <w:tc>
          <w:tcPr>
            <w:tcW w:w="1837" w:type="pct"/>
          </w:tcPr>
          <w:p w14:paraId="54D6C550" w14:textId="4EB4094C" w:rsidR="00200A95" w:rsidRPr="00D857BC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bCs/>
                <w:sz w:val="22"/>
                <w:szCs w:val="22"/>
              </w:rPr>
            </w:pPr>
          </w:p>
        </w:tc>
      </w:tr>
      <w:tr w:rsidR="00200A95" w:rsidRPr="00AB646E" w14:paraId="496DF9C8" w14:textId="77777777" w:rsidTr="00824A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BF" w14:textId="77777777" w:rsidR="006612DB" w:rsidRDefault="00200A95" w:rsidP="00F50E06">
            <w:pPr>
              <w:pStyle w:val="Paragrafoelenco"/>
              <w:spacing w:before="0" w:after="0"/>
              <w:ind w:left="43"/>
              <w:rPr>
                <w:rFonts w:ascii="Garamond" w:hAnsi="Garamond" w:cs="Arial"/>
                <w:b/>
                <w:sz w:val="22"/>
                <w:szCs w:val="22"/>
              </w:rPr>
            </w:pPr>
            <w:r w:rsidRPr="005E41B8">
              <w:rPr>
                <w:rFonts w:ascii="Garamond" w:hAnsi="Garamond" w:cs="Arial"/>
                <w:b/>
                <w:sz w:val="22"/>
                <w:szCs w:val="22"/>
              </w:rPr>
              <w:t>Firma</w:t>
            </w:r>
          </w:p>
          <w:p w14:paraId="56010B4A" w14:textId="62813C04" w:rsidR="00200A95" w:rsidRPr="00CC3600" w:rsidRDefault="00200A95" w:rsidP="00F50E06">
            <w:pPr>
              <w:pStyle w:val="Paragrafoelenco"/>
              <w:spacing w:before="0" w:after="0"/>
              <w:ind w:left="43"/>
              <w:rPr>
                <w:rFonts w:ascii="Garamond" w:hAnsi="Garamond" w:cs="Arial"/>
                <w:sz w:val="22"/>
                <w:szCs w:val="22"/>
              </w:rPr>
            </w:pPr>
            <w:r w:rsidRPr="005E41B8">
              <w:rPr>
                <w:rFonts w:ascii="Garamond" w:hAnsi="Garamond" w:cs="Arial"/>
                <w:b/>
                <w:sz w:val="22"/>
                <w:szCs w:val="22"/>
              </w:rPr>
              <w:t xml:space="preserve">SOGGETTO ATTUATORE DI SECONDO LIVELLO </w:t>
            </w:r>
            <w:r w:rsidRPr="005E41B8">
              <w:rPr>
                <w:rFonts w:ascii="Garamond" w:hAnsi="Garamond" w:cs="Arial"/>
                <w:sz w:val="22"/>
                <w:szCs w:val="22"/>
              </w:rPr>
              <w:t>(</w:t>
            </w:r>
            <w:r w:rsidRPr="005E41B8">
              <w:rPr>
                <w:rFonts w:ascii="Garamond" w:hAnsi="Garamond" w:cs="Arial"/>
                <w:i/>
                <w:iCs/>
                <w:sz w:val="22"/>
                <w:szCs w:val="22"/>
              </w:rPr>
              <w:t>eventuale</w:t>
            </w:r>
            <w:r w:rsidRPr="005E41B8">
              <w:rPr>
                <w:rFonts w:ascii="Garamond" w:hAnsi="Garamond" w:cs="Arial"/>
                <w:sz w:val="22"/>
                <w:szCs w:val="22"/>
              </w:rPr>
              <w:t>):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571" w14:textId="7947E3F4" w:rsidR="00200A95" w:rsidRPr="00D857BC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Cs/>
                <w:sz w:val="22"/>
                <w:szCs w:val="22"/>
              </w:rPr>
            </w:pPr>
          </w:p>
        </w:tc>
      </w:tr>
      <w:tr w:rsidR="00200A95" w:rsidRPr="00AB646E" w14:paraId="4EE23175" w14:textId="77777777" w:rsidTr="00824A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4"/>
        </w:trPr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D3F" w14:textId="77777777" w:rsidR="006612DB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Firma</w:t>
            </w:r>
          </w:p>
          <w:p w14:paraId="02401450" w14:textId="02AA692A" w:rsidR="00200A95" w:rsidRPr="00200A95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DIRETTORE DEI LAVORI: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665" w14:textId="011AF545" w:rsidR="00200A95" w:rsidRPr="00D857BC" w:rsidRDefault="00200A95" w:rsidP="00200A95">
            <w:pPr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200A95" w:rsidRPr="00AB646E" w14:paraId="22E84832" w14:textId="77777777" w:rsidTr="00824A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1052" w14:textId="77777777" w:rsidR="006612DB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Firma</w:t>
            </w:r>
          </w:p>
          <w:p w14:paraId="1C86ACB8" w14:textId="475E069A" w:rsidR="00200A95" w:rsidRPr="00200A95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IMPRESA ESECUTRICE DEI LAVORI: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C11" w14:textId="6F57F609" w:rsidR="00200A95" w:rsidRPr="00D857BC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Cs/>
                <w:sz w:val="22"/>
                <w:szCs w:val="22"/>
              </w:rPr>
            </w:pPr>
          </w:p>
        </w:tc>
      </w:tr>
    </w:tbl>
    <w:p w14:paraId="402BF0AD" w14:textId="3BA2D030" w:rsidR="00684409" w:rsidRPr="00A93301" w:rsidRDefault="00684409" w:rsidP="0018147E">
      <w:pPr>
        <w:rPr>
          <w:rFonts w:ascii="Garamond" w:hAnsi="Garamond" w:cs="Arial"/>
          <w:sz w:val="10"/>
          <w:szCs w:val="10"/>
        </w:rPr>
      </w:pPr>
    </w:p>
    <w:sectPr w:rsidR="00684409" w:rsidRPr="00A93301" w:rsidSect="00D857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4" w:bottom="1134" w:left="1134" w:header="68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6C794" w14:textId="77777777" w:rsidR="00105056" w:rsidRPr="00AB646E" w:rsidRDefault="00105056" w:rsidP="00C15F11">
      <w:r w:rsidRPr="00AB646E">
        <w:separator/>
      </w:r>
    </w:p>
  </w:endnote>
  <w:endnote w:type="continuationSeparator" w:id="0">
    <w:p w14:paraId="58FD3FAE" w14:textId="77777777" w:rsidR="00105056" w:rsidRPr="00AB646E" w:rsidRDefault="00105056" w:rsidP="00C15F11">
      <w:r w:rsidRPr="00AB64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82121" w14:textId="77777777" w:rsidR="001D4B0A" w:rsidRDefault="001D4B0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6043294"/>
      <w:docPartObj>
        <w:docPartGallery w:val="Page Numbers (Bottom of Page)"/>
        <w:docPartUnique/>
      </w:docPartObj>
    </w:sdtPr>
    <w:sdtEndPr/>
    <w:sdtContent>
      <w:p w14:paraId="4C4C930B" w14:textId="1D7D2DC0" w:rsidR="001E05F1" w:rsidRPr="00AB646E" w:rsidRDefault="001E05F1" w:rsidP="00A93301">
        <w:pPr>
          <w:pStyle w:val="Pidipagina"/>
          <w:jc w:val="right"/>
        </w:pPr>
        <w:r w:rsidRPr="00A93301">
          <w:rPr>
            <w:rFonts w:ascii="Garamond" w:hAnsi="Garamond"/>
            <w:sz w:val="22"/>
            <w:szCs w:val="22"/>
          </w:rPr>
          <w:fldChar w:fldCharType="begin"/>
        </w:r>
        <w:r w:rsidRPr="00A93301">
          <w:rPr>
            <w:rFonts w:ascii="Garamond" w:hAnsi="Garamond"/>
            <w:sz w:val="22"/>
            <w:szCs w:val="22"/>
          </w:rPr>
          <w:instrText>PAGE   \* MERGEFORMAT</w:instrText>
        </w:r>
        <w:r w:rsidRPr="00A93301">
          <w:rPr>
            <w:rFonts w:ascii="Garamond" w:hAnsi="Garamond"/>
            <w:sz w:val="22"/>
            <w:szCs w:val="22"/>
          </w:rPr>
          <w:fldChar w:fldCharType="separate"/>
        </w:r>
        <w:r w:rsidRPr="00A93301">
          <w:rPr>
            <w:rFonts w:ascii="Garamond" w:hAnsi="Garamond"/>
            <w:sz w:val="22"/>
            <w:szCs w:val="22"/>
          </w:rPr>
          <w:t>2</w:t>
        </w:r>
        <w:r w:rsidRPr="00A93301">
          <w:rPr>
            <w:rFonts w:ascii="Garamond" w:hAnsi="Garamond"/>
            <w:sz w:val="22"/>
            <w:szCs w:val="22"/>
          </w:rPr>
          <w:fldChar w:fldCharType="end"/>
        </w:r>
      </w:p>
    </w:sdtContent>
  </w:sdt>
  <w:p w14:paraId="1D15DE08" w14:textId="77777777" w:rsidR="001E05F1" w:rsidRPr="00AB646E" w:rsidRDefault="001E05F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4859713"/>
      <w:docPartObj>
        <w:docPartGallery w:val="Page Numbers (Bottom of Page)"/>
        <w:docPartUnique/>
      </w:docPartObj>
    </w:sdtPr>
    <w:sdtEndPr/>
    <w:sdtContent>
      <w:p w14:paraId="58610C92" w14:textId="3F19CE9D" w:rsidR="00A93301" w:rsidRDefault="00A93301">
        <w:pPr>
          <w:pStyle w:val="Pidipagina"/>
          <w:jc w:val="right"/>
        </w:pPr>
        <w:r w:rsidRPr="00A93301">
          <w:rPr>
            <w:rFonts w:ascii="Garamond" w:hAnsi="Garamond"/>
            <w:sz w:val="22"/>
            <w:szCs w:val="22"/>
          </w:rPr>
          <w:fldChar w:fldCharType="begin"/>
        </w:r>
        <w:r w:rsidRPr="00A93301">
          <w:rPr>
            <w:rFonts w:ascii="Garamond" w:hAnsi="Garamond"/>
            <w:sz w:val="22"/>
            <w:szCs w:val="22"/>
          </w:rPr>
          <w:instrText>PAGE   \* MERGEFORMAT</w:instrText>
        </w:r>
        <w:r w:rsidRPr="00A93301">
          <w:rPr>
            <w:rFonts w:ascii="Garamond" w:hAnsi="Garamond"/>
            <w:sz w:val="22"/>
            <w:szCs w:val="22"/>
          </w:rPr>
          <w:fldChar w:fldCharType="separate"/>
        </w:r>
        <w:r w:rsidRPr="00A93301">
          <w:rPr>
            <w:rFonts w:ascii="Garamond" w:hAnsi="Garamond"/>
            <w:sz w:val="22"/>
            <w:szCs w:val="22"/>
          </w:rPr>
          <w:t>2</w:t>
        </w:r>
        <w:r w:rsidRPr="00A93301">
          <w:rPr>
            <w:rFonts w:ascii="Garamond" w:hAnsi="Garamond"/>
            <w:sz w:val="22"/>
            <w:szCs w:val="22"/>
          </w:rPr>
          <w:fldChar w:fldCharType="end"/>
        </w:r>
      </w:p>
    </w:sdtContent>
  </w:sdt>
  <w:p w14:paraId="5F6272DF" w14:textId="77777777" w:rsidR="00D857BC" w:rsidRDefault="00D857B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30A82" w14:textId="77777777" w:rsidR="00105056" w:rsidRPr="00AB646E" w:rsidRDefault="00105056" w:rsidP="00C15F11">
      <w:r w:rsidRPr="00AB646E">
        <w:separator/>
      </w:r>
    </w:p>
  </w:footnote>
  <w:footnote w:type="continuationSeparator" w:id="0">
    <w:p w14:paraId="42EFE407" w14:textId="77777777" w:rsidR="00105056" w:rsidRPr="00AB646E" w:rsidRDefault="00105056" w:rsidP="00C15F11">
      <w:r w:rsidRPr="00AB646E">
        <w:continuationSeparator/>
      </w:r>
    </w:p>
  </w:footnote>
  <w:footnote w:id="1">
    <w:p w14:paraId="087B741E" w14:textId="233D3A02" w:rsidR="005B7BFD" w:rsidRPr="00F50E06" w:rsidRDefault="005B7BFD" w:rsidP="005B7BFD">
      <w:pPr>
        <w:pStyle w:val="Testonotaapidipagina"/>
        <w:jc w:val="both"/>
        <w:rPr>
          <w:rFonts w:ascii="Garamond" w:hAnsi="Garamond"/>
          <w:sz w:val="18"/>
          <w:szCs w:val="22"/>
        </w:rPr>
      </w:pPr>
      <w:r w:rsidRPr="00F50E06">
        <w:rPr>
          <w:rStyle w:val="Rimandonotaapidipagina"/>
          <w:rFonts w:ascii="Garamond" w:hAnsi="Garamond"/>
          <w:sz w:val="18"/>
          <w:szCs w:val="22"/>
        </w:rPr>
        <w:footnoteRef/>
      </w:r>
      <w:r w:rsidRPr="00F50E06">
        <w:rPr>
          <w:rFonts w:ascii="Garamond" w:hAnsi="Garamond"/>
          <w:sz w:val="18"/>
          <w:szCs w:val="22"/>
        </w:rPr>
        <w:t xml:space="preserve"> Per infrastrutture di trasporto urbano pulite si intendono le infrastrutture che consentono il funzionamento di materiale rotabile a emissioni zero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B8232" w14:textId="77777777" w:rsidR="001D4B0A" w:rsidRDefault="001D4B0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F3A8" w14:textId="6BFCF43E" w:rsidR="00752A20" w:rsidRPr="00AB646E" w:rsidRDefault="001E05F1" w:rsidP="00F50E06">
    <w:pPr>
      <w:pStyle w:val="Intestazione"/>
      <w:tabs>
        <w:tab w:val="clear" w:pos="4819"/>
        <w:tab w:val="clear" w:pos="9638"/>
        <w:tab w:val="left" w:pos="2562"/>
      </w:tabs>
      <w:spacing w:after="120"/>
      <w:jc w:val="left"/>
    </w:pPr>
    <w:r w:rsidRPr="00AB646E">
      <w:rPr>
        <w:noProof/>
      </w:rPr>
      <w:drawing>
        <wp:anchor distT="0" distB="0" distL="114300" distR="114300" simplePos="0" relativeHeight="251656704" behindDoc="1" locked="0" layoutInCell="1" allowOverlap="1" wp14:anchorId="45A41DDF" wp14:editId="414F8409">
          <wp:simplePos x="0" y="0"/>
          <wp:positionH relativeFrom="margin">
            <wp:align>center</wp:align>
          </wp:positionH>
          <wp:positionV relativeFrom="paragraph">
            <wp:posOffset>145415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7264563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A19F" w14:textId="40D7D942" w:rsidR="00453471" w:rsidRPr="00AB646E" w:rsidRDefault="00505BD5" w:rsidP="001E05F1">
    <w:pPr>
      <w:pStyle w:val="Intestazione"/>
      <w:spacing w:after="240"/>
      <w:jc w:val="left"/>
    </w:pPr>
    <w:r w:rsidRPr="00AB646E">
      <w:rPr>
        <w:noProof/>
      </w:rPr>
      <w:drawing>
        <wp:anchor distT="0" distB="0" distL="114300" distR="114300" simplePos="0" relativeHeight="251657728" behindDoc="1" locked="0" layoutInCell="1" allowOverlap="1" wp14:anchorId="33B6A2C7" wp14:editId="01C7E09D">
          <wp:simplePos x="0" y="0"/>
          <wp:positionH relativeFrom="margin">
            <wp:align>center</wp:align>
          </wp:positionH>
          <wp:positionV relativeFrom="paragraph">
            <wp:posOffset>119275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9167583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18E052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62AA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B0A62E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2C386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984174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A83A6E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082360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BA35C6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8E5F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B236E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A696A"/>
    <w:multiLevelType w:val="hybridMultilevel"/>
    <w:tmpl w:val="D86674F4"/>
    <w:lvl w:ilvl="0" w:tplc="C394AF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trike w:val="0"/>
      </w:rPr>
    </w:lvl>
    <w:lvl w:ilvl="1" w:tplc="FFFFFFFF">
      <w:start w:val="1"/>
      <w:numFmt w:val="lowerRoman"/>
      <w:lvlText w:val="%2."/>
      <w:lvlJc w:val="right"/>
      <w:pPr>
        <w:ind w:left="1440" w:hanging="360"/>
      </w:pPr>
      <w:rPr>
        <w:i/>
        <w:iCs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0F2E3D"/>
    <w:multiLevelType w:val="hybridMultilevel"/>
    <w:tmpl w:val="3044F60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C394AF5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92C33"/>
    <w:multiLevelType w:val="multilevel"/>
    <w:tmpl w:val="3D540EBE"/>
    <w:lvl w:ilvl="0">
      <w:start w:val="1"/>
      <w:numFmt w:val="upperRoman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Titolo6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pStyle w:val="Titolo7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E8C78D7"/>
    <w:multiLevelType w:val="multilevel"/>
    <w:tmpl w:val="9D2C46E0"/>
    <w:lvl w:ilvl="0">
      <w:start w:val="1"/>
      <w:numFmt w:val="decimal"/>
      <w:pStyle w:val="ElencoNumerat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3"/>
        </w:tabs>
        <w:ind w:left="3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3"/>
        </w:tabs>
        <w:ind w:left="3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4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3"/>
        </w:tabs>
        <w:ind w:left="4963" w:hanging="1440"/>
      </w:pPr>
      <w:rPr>
        <w:rFonts w:hint="default"/>
      </w:rPr>
    </w:lvl>
  </w:abstractNum>
  <w:abstractNum w:abstractNumId="14" w15:restartNumberingAfterBreak="0">
    <w:nsid w:val="37934BC1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A7B450E"/>
    <w:multiLevelType w:val="hybridMultilevel"/>
    <w:tmpl w:val="78BEB444"/>
    <w:lvl w:ilvl="0" w:tplc="07A8082C">
      <w:start w:val="1"/>
      <w:numFmt w:val="bullet"/>
      <w:pStyle w:val="00elencopunto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25307C"/>
    <w:multiLevelType w:val="hybridMultilevel"/>
    <w:tmpl w:val="9BA0D1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71810"/>
    <w:multiLevelType w:val="multilevel"/>
    <w:tmpl w:val="1C5C3D84"/>
    <w:lvl w:ilvl="0">
      <w:start w:val="1"/>
      <w:numFmt w:val="bullet"/>
      <w:pStyle w:val="ElencoPuntato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4"/>
      </w:rPr>
    </w:lvl>
    <w:lvl w:ilvl="2">
      <w:start w:val="1"/>
      <w:numFmt w:val="bullet"/>
      <w:lvlText w:val="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  <w:sz w:val="12"/>
      </w:rPr>
    </w:lvl>
    <w:lvl w:ilvl="3">
      <w:start w:val="1"/>
      <w:numFmt w:val="bullet"/>
      <w:lvlText w:val="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1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C226CC6"/>
    <w:multiLevelType w:val="hybridMultilevel"/>
    <w:tmpl w:val="C60C6930"/>
    <w:lvl w:ilvl="0" w:tplc="F1A4AE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DC821108">
      <w:start w:val="1"/>
      <w:numFmt w:val="lowerRoman"/>
      <w:lvlText w:val="%2."/>
      <w:lvlJc w:val="right"/>
      <w:pPr>
        <w:ind w:left="1440" w:hanging="360"/>
      </w:pPr>
      <w:rPr>
        <w:i/>
        <w:iCs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0466B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1D51676"/>
    <w:multiLevelType w:val="multilevel"/>
    <w:tmpl w:val="6FC08994"/>
    <w:lvl w:ilvl="0">
      <w:start w:val="1"/>
      <w:numFmt w:val="lowerLetter"/>
      <w:pStyle w:val="ElencoAlfabetico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3">
      <w:start w:val="1"/>
      <w:numFmt w:val="decimal"/>
      <w:lvlText w:val="%1.%2.%3.%4.)"/>
      <w:lvlJc w:val="left"/>
      <w:pPr>
        <w:tabs>
          <w:tab w:val="num" w:pos="870"/>
        </w:tabs>
        <w:ind w:left="5557" w:hanging="2155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3676"/>
        </w:tabs>
        <w:ind w:left="2308" w:hanging="792"/>
      </w:pPr>
      <w:rPr>
        <w:rFonts w:hint="default"/>
      </w:rPr>
    </w:lvl>
    <w:lvl w:ilvl="5">
      <w:start w:val="1"/>
      <w:numFmt w:val="decimal"/>
      <w:lvlText w:val="%1.%2.%3.%4.%5.%6)"/>
      <w:lvlJc w:val="left"/>
      <w:pPr>
        <w:tabs>
          <w:tab w:val="num" w:pos="4396"/>
        </w:tabs>
        <w:ind w:left="2812" w:hanging="936"/>
      </w:pPr>
      <w:rPr>
        <w:rFonts w:hint="default"/>
      </w:rPr>
    </w:lvl>
    <w:lvl w:ilvl="6">
      <w:start w:val="1"/>
      <w:numFmt w:val="decimal"/>
      <w:lvlText w:val="%1.%2.%3.%4.%5.%6.%7)"/>
      <w:lvlJc w:val="left"/>
      <w:pPr>
        <w:tabs>
          <w:tab w:val="num" w:pos="5116"/>
        </w:tabs>
        <w:ind w:left="3316" w:hanging="1080"/>
      </w:pPr>
      <w:rPr>
        <w:rFonts w:hint="default"/>
      </w:rPr>
    </w:lvl>
    <w:lvl w:ilvl="7">
      <w:start w:val="1"/>
      <w:numFmt w:val="decimal"/>
      <w:lvlText w:val="%1.%2.%3.%4.%5.%6.%7.%8)"/>
      <w:lvlJc w:val="left"/>
      <w:pPr>
        <w:tabs>
          <w:tab w:val="num" w:pos="6196"/>
        </w:tabs>
        <w:ind w:left="3820" w:hanging="1224"/>
      </w:pPr>
      <w:rPr>
        <w:rFonts w:hint="default"/>
      </w:rPr>
    </w:lvl>
    <w:lvl w:ilvl="8">
      <w:start w:val="1"/>
      <w:numFmt w:val="decimal"/>
      <w:lvlText w:val="%1.%2.%3.%4.%5.%6.%7.%8.%9)"/>
      <w:lvlJc w:val="left"/>
      <w:pPr>
        <w:tabs>
          <w:tab w:val="num" w:pos="6916"/>
        </w:tabs>
        <w:ind w:left="4396" w:hanging="1440"/>
      </w:pPr>
      <w:rPr>
        <w:rFonts w:hint="default"/>
      </w:rPr>
    </w:lvl>
  </w:abstractNum>
  <w:abstractNum w:abstractNumId="21" w15:restartNumberingAfterBreak="0">
    <w:nsid w:val="72B01EFE"/>
    <w:multiLevelType w:val="multilevel"/>
    <w:tmpl w:val="04100023"/>
    <w:styleLink w:val="ArticoloSezione"/>
    <w:lvl w:ilvl="0">
      <w:start w:val="1"/>
      <w:numFmt w:val="upperRoman"/>
      <w:lvlText w:val="Articol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zion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7A5846D2"/>
    <w:multiLevelType w:val="hybridMultilevel"/>
    <w:tmpl w:val="A42E2548"/>
    <w:lvl w:ilvl="0" w:tplc="BA3C1A88">
      <w:numFmt w:val="bullet"/>
      <w:pStyle w:val="00elencotratto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921908">
    <w:abstractNumId w:val="13"/>
  </w:num>
  <w:num w:numId="2" w16cid:durableId="227964983">
    <w:abstractNumId w:val="20"/>
  </w:num>
  <w:num w:numId="3" w16cid:durableId="953362010">
    <w:abstractNumId w:val="8"/>
  </w:num>
  <w:num w:numId="4" w16cid:durableId="1559706187">
    <w:abstractNumId w:val="3"/>
  </w:num>
  <w:num w:numId="5" w16cid:durableId="2037727697">
    <w:abstractNumId w:val="2"/>
  </w:num>
  <w:num w:numId="6" w16cid:durableId="811405932">
    <w:abstractNumId w:val="1"/>
  </w:num>
  <w:num w:numId="7" w16cid:durableId="1176768332">
    <w:abstractNumId w:val="0"/>
  </w:num>
  <w:num w:numId="8" w16cid:durableId="212082120">
    <w:abstractNumId w:val="9"/>
  </w:num>
  <w:num w:numId="9" w16cid:durableId="483470593">
    <w:abstractNumId w:val="7"/>
  </w:num>
  <w:num w:numId="10" w16cid:durableId="64764993">
    <w:abstractNumId w:val="6"/>
  </w:num>
  <w:num w:numId="11" w16cid:durableId="1308703327">
    <w:abstractNumId w:val="5"/>
  </w:num>
  <w:num w:numId="12" w16cid:durableId="124734610">
    <w:abstractNumId w:val="4"/>
  </w:num>
  <w:num w:numId="13" w16cid:durableId="336544955">
    <w:abstractNumId w:val="19"/>
  </w:num>
  <w:num w:numId="14" w16cid:durableId="1707873850">
    <w:abstractNumId w:val="14"/>
  </w:num>
  <w:num w:numId="15" w16cid:durableId="782843688">
    <w:abstractNumId w:val="21"/>
  </w:num>
  <w:num w:numId="16" w16cid:durableId="1102067467">
    <w:abstractNumId w:val="17"/>
  </w:num>
  <w:num w:numId="17" w16cid:durableId="250284627">
    <w:abstractNumId w:val="12"/>
  </w:num>
  <w:num w:numId="18" w16cid:durableId="1382361749">
    <w:abstractNumId w:val="22"/>
  </w:num>
  <w:num w:numId="19" w16cid:durableId="1226066702">
    <w:abstractNumId w:val="15"/>
  </w:num>
  <w:num w:numId="20" w16cid:durableId="837961100">
    <w:abstractNumId w:val="16"/>
  </w:num>
  <w:num w:numId="21" w16cid:durableId="1232735266">
    <w:abstractNumId w:val="18"/>
  </w:num>
  <w:num w:numId="22" w16cid:durableId="1320231169">
    <w:abstractNumId w:val="10"/>
  </w:num>
  <w:num w:numId="23" w16cid:durableId="2071272318">
    <w:abstractNumId w:val="22"/>
  </w:num>
  <w:num w:numId="24" w16cid:durableId="324675435">
    <w:abstractNumId w:val="22"/>
  </w:num>
  <w:num w:numId="25" w16cid:durableId="183179542">
    <w:abstractNumId w:val="11"/>
  </w:num>
  <w:num w:numId="26" w16cid:durableId="77793819">
    <w:abstractNumId w:val="22"/>
  </w:num>
  <w:num w:numId="27" w16cid:durableId="117907917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58D"/>
    <w:rsid w:val="000023C6"/>
    <w:rsid w:val="000023EA"/>
    <w:rsid w:val="00003627"/>
    <w:rsid w:val="000137E1"/>
    <w:rsid w:val="00017F24"/>
    <w:rsid w:val="000231C5"/>
    <w:rsid w:val="000252DB"/>
    <w:rsid w:val="0003260A"/>
    <w:rsid w:val="000475D5"/>
    <w:rsid w:val="00047AD0"/>
    <w:rsid w:val="00055D4D"/>
    <w:rsid w:val="000613B9"/>
    <w:rsid w:val="00062094"/>
    <w:rsid w:val="00064F3B"/>
    <w:rsid w:val="000674EE"/>
    <w:rsid w:val="00070A77"/>
    <w:rsid w:val="00072912"/>
    <w:rsid w:val="000800BF"/>
    <w:rsid w:val="00082CC4"/>
    <w:rsid w:val="00083BB1"/>
    <w:rsid w:val="00090CC2"/>
    <w:rsid w:val="000911AF"/>
    <w:rsid w:val="000962C6"/>
    <w:rsid w:val="000A7952"/>
    <w:rsid w:val="000B3187"/>
    <w:rsid w:val="000B4FB3"/>
    <w:rsid w:val="000C1A32"/>
    <w:rsid w:val="000C7106"/>
    <w:rsid w:val="000D0BF4"/>
    <w:rsid w:val="000D1398"/>
    <w:rsid w:val="000D1F66"/>
    <w:rsid w:val="000D54E7"/>
    <w:rsid w:val="000D5C82"/>
    <w:rsid w:val="000E68EF"/>
    <w:rsid w:val="000F323E"/>
    <w:rsid w:val="000F5CA0"/>
    <w:rsid w:val="00102693"/>
    <w:rsid w:val="00105056"/>
    <w:rsid w:val="0010587C"/>
    <w:rsid w:val="00106E4D"/>
    <w:rsid w:val="00112BD1"/>
    <w:rsid w:val="0012294B"/>
    <w:rsid w:val="00123676"/>
    <w:rsid w:val="00130658"/>
    <w:rsid w:val="00130A35"/>
    <w:rsid w:val="00130F43"/>
    <w:rsid w:val="00140711"/>
    <w:rsid w:val="00142470"/>
    <w:rsid w:val="00143BA0"/>
    <w:rsid w:val="00144C21"/>
    <w:rsid w:val="00146C6B"/>
    <w:rsid w:val="00152F55"/>
    <w:rsid w:val="00160DA0"/>
    <w:rsid w:val="00162F14"/>
    <w:rsid w:val="00164E8B"/>
    <w:rsid w:val="0016664F"/>
    <w:rsid w:val="00166662"/>
    <w:rsid w:val="00167969"/>
    <w:rsid w:val="00171F90"/>
    <w:rsid w:val="00172C7A"/>
    <w:rsid w:val="00174A07"/>
    <w:rsid w:val="0018147E"/>
    <w:rsid w:val="001823EC"/>
    <w:rsid w:val="00182522"/>
    <w:rsid w:val="00183567"/>
    <w:rsid w:val="00184057"/>
    <w:rsid w:val="00185055"/>
    <w:rsid w:val="001869A1"/>
    <w:rsid w:val="00187446"/>
    <w:rsid w:val="00187EFB"/>
    <w:rsid w:val="001A35E8"/>
    <w:rsid w:val="001A4D5A"/>
    <w:rsid w:val="001C26F2"/>
    <w:rsid w:val="001C4242"/>
    <w:rsid w:val="001C7044"/>
    <w:rsid w:val="001D100B"/>
    <w:rsid w:val="001D12EA"/>
    <w:rsid w:val="001D40FB"/>
    <w:rsid w:val="001D440F"/>
    <w:rsid w:val="001D460C"/>
    <w:rsid w:val="001D4B0A"/>
    <w:rsid w:val="001D53DE"/>
    <w:rsid w:val="001E05F1"/>
    <w:rsid w:val="001E226C"/>
    <w:rsid w:val="001E2A29"/>
    <w:rsid w:val="001E484C"/>
    <w:rsid w:val="001E7B9E"/>
    <w:rsid w:val="001E7D0A"/>
    <w:rsid w:val="001F14BB"/>
    <w:rsid w:val="00200A95"/>
    <w:rsid w:val="0021651C"/>
    <w:rsid w:val="0022202F"/>
    <w:rsid w:val="00231B97"/>
    <w:rsid w:val="00232259"/>
    <w:rsid w:val="002348E6"/>
    <w:rsid w:val="0024713F"/>
    <w:rsid w:val="002551A3"/>
    <w:rsid w:val="002556AF"/>
    <w:rsid w:val="00256787"/>
    <w:rsid w:val="00257A29"/>
    <w:rsid w:val="00263132"/>
    <w:rsid w:val="00266AD8"/>
    <w:rsid w:val="00267D3B"/>
    <w:rsid w:val="002725BA"/>
    <w:rsid w:val="0027601D"/>
    <w:rsid w:val="00276670"/>
    <w:rsid w:val="002768AE"/>
    <w:rsid w:val="002808C2"/>
    <w:rsid w:val="00281B1E"/>
    <w:rsid w:val="0029003B"/>
    <w:rsid w:val="00291FD4"/>
    <w:rsid w:val="00292898"/>
    <w:rsid w:val="0029701F"/>
    <w:rsid w:val="002A70C6"/>
    <w:rsid w:val="002B606D"/>
    <w:rsid w:val="002B73F5"/>
    <w:rsid w:val="002C29EC"/>
    <w:rsid w:val="002C3FC5"/>
    <w:rsid w:val="002C4F11"/>
    <w:rsid w:val="002C5437"/>
    <w:rsid w:val="002D11F5"/>
    <w:rsid w:val="002D21C6"/>
    <w:rsid w:val="002E25BA"/>
    <w:rsid w:val="002E5BF6"/>
    <w:rsid w:val="002E6A76"/>
    <w:rsid w:val="002F240F"/>
    <w:rsid w:val="002F39E2"/>
    <w:rsid w:val="002F4C63"/>
    <w:rsid w:val="003021C9"/>
    <w:rsid w:val="00307211"/>
    <w:rsid w:val="00307E19"/>
    <w:rsid w:val="00314C00"/>
    <w:rsid w:val="00322428"/>
    <w:rsid w:val="00323C44"/>
    <w:rsid w:val="00340589"/>
    <w:rsid w:val="00342A15"/>
    <w:rsid w:val="00342E58"/>
    <w:rsid w:val="0034311D"/>
    <w:rsid w:val="003447F7"/>
    <w:rsid w:val="0035079F"/>
    <w:rsid w:val="00351DB0"/>
    <w:rsid w:val="00355688"/>
    <w:rsid w:val="00356CFE"/>
    <w:rsid w:val="00362825"/>
    <w:rsid w:val="00373CD8"/>
    <w:rsid w:val="003776BD"/>
    <w:rsid w:val="003802C6"/>
    <w:rsid w:val="00381753"/>
    <w:rsid w:val="00381FB5"/>
    <w:rsid w:val="00386442"/>
    <w:rsid w:val="00392C76"/>
    <w:rsid w:val="00395794"/>
    <w:rsid w:val="00395A6C"/>
    <w:rsid w:val="003A0799"/>
    <w:rsid w:val="003A63D5"/>
    <w:rsid w:val="003B2F90"/>
    <w:rsid w:val="003B5891"/>
    <w:rsid w:val="003C257F"/>
    <w:rsid w:val="003C7658"/>
    <w:rsid w:val="003D1EE2"/>
    <w:rsid w:val="003D2D45"/>
    <w:rsid w:val="003D3408"/>
    <w:rsid w:val="003D4184"/>
    <w:rsid w:val="003F158E"/>
    <w:rsid w:val="003F3993"/>
    <w:rsid w:val="003F76FB"/>
    <w:rsid w:val="00400C12"/>
    <w:rsid w:val="004016BD"/>
    <w:rsid w:val="00401959"/>
    <w:rsid w:val="00433237"/>
    <w:rsid w:val="00433B86"/>
    <w:rsid w:val="00442AE9"/>
    <w:rsid w:val="00443F00"/>
    <w:rsid w:val="0044426E"/>
    <w:rsid w:val="0045242B"/>
    <w:rsid w:val="00453471"/>
    <w:rsid w:val="004557DC"/>
    <w:rsid w:val="00455E71"/>
    <w:rsid w:val="00460376"/>
    <w:rsid w:val="004608F8"/>
    <w:rsid w:val="00461EC1"/>
    <w:rsid w:val="00473313"/>
    <w:rsid w:val="00480DBC"/>
    <w:rsid w:val="00481C7D"/>
    <w:rsid w:val="00497483"/>
    <w:rsid w:val="0049772F"/>
    <w:rsid w:val="004A57C6"/>
    <w:rsid w:val="004A68DD"/>
    <w:rsid w:val="004B570A"/>
    <w:rsid w:val="004C30E0"/>
    <w:rsid w:val="004E34B3"/>
    <w:rsid w:val="004E49F7"/>
    <w:rsid w:val="004E61CD"/>
    <w:rsid w:val="004E7ED3"/>
    <w:rsid w:val="004F13FA"/>
    <w:rsid w:val="004F2EED"/>
    <w:rsid w:val="004F69E8"/>
    <w:rsid w:val="00502505"/>
    <w:rsid w:val="00505BD5"/>
    <w:rsid w:val="00512DA3"/>
    <w:rsid w:val="00524452"/>
    <w:rsid w:val="00536891"/>
    <w:rsid w:val="0054448B"/>
    <w:rsid w:val="00544566"/>
    <w:rsid w:val="00555E69"/>
    <w:rsid w:val="00557395"/>
    <w:rsid w:val="005576DD"/>
    <w:rsid w:val="005669D0"/>
    <w:rsid w:val="00573105"/>
    <w:rsid w:val="005742AF"/>
    <w:rsid w:val="005839A1"/>
    <w:rsid w:val="00587DF9"/>
    <w:rsid w:val="0059528D"/>
    <w:rsid w:val="005A3C88"/>
    <w:rsid w:val="005A5D09"/>
    <w:rsid w:val="005B5766"/>
    <w:rsid w:val="005B7BFD"/>
    <w:rsid w:val="005C4DED"/>
    <w:rsid w:val="005C52DA"/>
    <w:rsid w:val="005C6830"/>
    <w:rsid w:val="005D1506"/>
    <w:rsid w:val="005D4CCB"/>
    <w:rsid w:val="005D7E70"/>
    <w:rsid w:val="005E20FE"/>
    <w:rsid w:val="005E3B90"/>
    <w:rsid w:val="005E41B8"/>
    <w:rsid w:val="005E4EC1"/>
    <w:rsid w:val="005E668F"/>
    <w:rsid w:val="005E7776"/>
    <w:rsid w:val="005E7BDA"/>
    <w:rsid w:val="005F118C"/>
    <w:rsid w:val="005F2C9D"/>
    <w:rsid w:val="0060102B"/>
    <w:rsid w:val="00601302"/>
    <w:rsid w:val="00614C99"/>
    <w:rsid w:val="00617F0B"/>
    <w:rsid w:val="006233F3"/>
    <w:rsid w:val="00625E4E"/>
    <w:rsid w:val="00630D0F"/>
    <w:rsid w:val="00631AD3"/>
    <w:rsid w:val="00632A00"/>
    <w:rsid w:val="0063376E"/>
    <w:rsid w:val="00641066"/>
    <w:rsid w:val="00641AA1"/>
    <w:rsid w:val="00642993"/>
    <w:rsid w:val="006539A1"/>
    <w:rsid w:val="006612DB"/>
    <w:rsid w:val="0066177D"/>
    <w:rsid w:val="0066178D"/>
    <w:rsid w:val="006668AE"/>
    <w:rsid w:val="00684409"/>
    <w:rsid w:val="00693C44"/>
    <w:rsid w:val="00693F83"/>
    <w:rsid w:val="00694C68"/>
    <w:rsid w:val="006A0AB3"/>
    <w:rsid w:val="006A1750"/>
    <w:rsid w:val="006A3666"/>
    <w:rsid w:val="006A7781"/>
    <w:rsid w:val="006B4C6D"/>
    <w:rsid w:val="006B6A39"/>
    <w:rsid w:val="006C1CEF"/>
    <w:rsid w:val="006C35E4"/>
    <w:rsid w:val="006D0565"/>
    <w:rsid w:val="006D15E0"/>
    <w:rsid w:val="006D1695"/>
    <w:rsid w:val="006D3179"/>
    <w:rsid w:val="006D386D"/>
    <w:rsid w:val="006E309F"/>
    <w:rsid w:val="006E7C52"/>
    <w:rsid w:val="006E7F28"/>
    <w:rsid w:val="006F0E89"/>
    <w:rsid w:val="006F1697"/>
    <w:rsid w:val="006F435A"/>
    <w:rsid w:val="00704C5E"/>
    <w:rsid w:val="00713FF1"/>
    <w:rsid w:val="0071459B"/>
    <w:rsid w:val="00716AF1"/>
    <w:rsid w:val="0071791F"/>
    <w:rsid w:val="00720979"/>
    <w:rsid w:val="00721E38"/>
    <w:rsid w:val="00721E67"/>
    <w:rsid w:val="007226C6"/>
    <w:rsid w:val="00733135"/>
    <w:rsid w:val="00733282"/>
    <w:rsid w:val="0073616C"/>
    <w:rsid w:val="0074455C"/>
    <w:rsid w:val="007457E3"/>
    <w:rsid w:val="00752A20"/>
    <w:rsid w:val="00752F1A"/>
    <w:rsid w:val="00771A08"/>
    <w:rsid w:val="007760D3"/>
    <w:rsid w:val="0077622B"/>
    <w:rsid w:val="00780AAC"/>
    <w:rsid w:val="00781D6B"/>
    <w:rsid w:val="007822A7"/>
    <w:rsid w:val="00783E68"/>
    <w:rsid w:val="007841ED"/>
    <w:rsid w:val="0079133D"/>
    <w:rsid w:val="007A0BA2"/>
    <w:rsid w:val="007A3464"/>
    <w:rsid w:val="007A3967"/>
    <w:rsid w:val="007A4AB3"/>
    <w:rsid w:val="007B6BAD"/>
    <w:rsid w:val="007B7F8A"/>
    <w:rsid w:val="007C1185"/>
    <w:rsid w:val="007C350A"/>
    <w:rsid w:val="007D4C86"/>
    <w:rsid w:val="007E257C"/>
    <w:rsid w:val="007E3FA7"/>
    <w:rsid w:val="007F2D1D"/>
    <w:rsid w:val="007F7AEE"/>
    <w:rsid w:val="00802FE6"/>
    <w:rsid w:val="00815FEB"/>
    <w:rsid w:val="00824AEB"/>
    <w:rsid w:val="008266E7"/>
    <w:rsid w:val="00830158"/>
    <w:rsid w:val="00833B3D"/>
    <w:rsid w:val="00837ADC"/>
    <w:rsid w:val="00841617"/>
    <w:rsid w:val="00842039"/>
    <w:rsid w:val="00843498"/>
    <w:rsid w:val="008538B6"/>
    <w:rsid w:val="008555DC"/>
    <w:rsid w:val="00862EEB"/>
    <w:rsid w:val="00870743"/>
    <w:rsid w:val="008773E6"/>
    <w:rsid w:val="00881BD2"/>
    <w:rsid w:val="00883BAB"/>
    <w:rsid w:val="008865D0"/>
    <w:rsid w:val="0089467C"/>
    <w:rsid w:val="008B6610"/>
    <w:rsid w:val="008C11CF"/>
    <w:rsid w:val="008C17C5"/>
    <w:rsid w:val="008C5295"/>
    <w:rsid w:val="008C6018"/>
    <w:rsid w:val="008D1505"/>
    <w:rsid w:val="008D2C32"/>
    <w:rsid w:val="008E3CEC"/>
    <w:rsid w:val="008E7888"/>
    <w:rsid w:val="008F0D0A"/>
    <w:rsid w:val="008F3C58"/>
    <w:rsid w:val="008F4B46"/>
    <w:rsid w:val="00901AA1"/>
    <w:rsid w:val="009049F6"/>
    <w:rsid w:val="00904DA1"/>
    <w:rsid w:val="00904E61"/>
    <w:rsid w:val="009050AF"/>
    <w:rsid w:val="009056AD"/>
    <w:rsid w:val="009057C7"/>
    <w:rsid w:val="009068A5"/>
    <w:rsid w:val="009074CB"/>
    <w:rsid w:val="0091068A"/>
    <w:rsid w:val="00921CDD"/>
    <w:rsid w:val="00926774"/>
    <w:rsid w:val="0092681E"/>
    <w:rsid w:val="00930435"/>
    <w:rsid w:val="00941270"/>
    <w:rsid w:val="009444F9"/>
    <w:rsid w:val="00947EE4"/>
    <w:rsid w:val="009539D9"/>
    <w:rsid w:val="00954AD4"/>
    <w:rsid w:val="00964BB7"/>
    <w:rsid w:val="0096738D"/>
    <w:rsid w:val="00981D46"/>
    <w:rsid w:val="0098274E"/>
    <w:rsid w:val="00990383"/>
    <w:rsid w:val="00997B99"/>
    <w:rsid w:val="009A7596"/>
    <w:rsid w:val="009A7A84"/>
    <w:rsid w:val="009B47E8"/>
    <w:rsid w:val="009B5B30"/>
    <w:rsid w:val="009C713A"/>
    <w:rsid w:val="009C77D9"/>
    <w:rsid w:val="009D0C9D"/>
    <w:rsid w:val="009D2E2C"/>
    <w:rsid w:val="009D3AA9"/>
    <w:rsid w:val="009D4FA3"/>
    <w:rsid w:val="009D633C"/>
    <w:rsid w:val="009E0F08"/>
    <w:rsid w:val="009E18FA"/>
    <w:rsid w:val="009E1DC4"/>
    <w:rsid w:val="009E7019"/>
    <w:rsid w:val="009F4EEB"/>
    <w:rsid w:val="00A001AD"/>
    <w:rsid w:val="00A02C93"/>
    <w:rsid w:val="00A047DE"/>
    <w:rsid w:val="00A121E5"/>
    <w:rsid w:val="00A13ECF"/>
    <w:rsid w:val="00A17FE9"/>
    <w:rsid w:val="00A20207"/>
    <w:rsid w:val="00A26551"/>
    <w:rsid w:val="00A300D7"/>
    <w:rsid w:val="00A3587E"/>
    <w:rsid w:val="00A3758D"/>
    <w:rsid w:val="00A37BEE"/>
    <w:rsid w:val="00A41138"/>
    <w:rsid w:val="00A4124B"/>
    <w:rsid w:val="00A46FB5"/>
    <w:rsid w:val="00A53183"/>
    <w:rsid w:val="00A5457A"/>
    <w:rsid w:val="00A571B1"/>
    <w:rsid w:val="00A57867"/>
    <w:rsid w:val="00A61BFB"/>
    <w:rsid w:val="00A628CF"/>
    <w:rsid w:val="00A66D7C"/>
    <w:rsid w:val="00A7112A"/>
    <w:rsid w:val="00A71B38"/>
    <w:rsid w:val="00A74898"/>
    <w:rsid w:val="00A75A36"/>
    <w:rsid w:val="00A83D14"/>
    <w:rsid w:val="00A84BD1"/>
    <w:rsid w:val="00A85BBB"/>
    <w:rsid w:val="00A8676A"/>
    <w:rsid w:val="00A87337"/>
    <w:rsid w:val="00A87E19"/>
    <w:rsid w:val="00A93301"/>
    <w:rsid w:val="00A938A7"/>
    <w:rsid w:val="00AA4D83"/>
    <w:rsid w:val="00AA4DC1"/>
    <w:rsid w:val="00AB1D17"/>
    <w:rsid w:val="00AB5D8B"/>
    <w:rsid w:val="00AB646E"/>
    <w:rsid w:val="00AC2462"/>
    <w:rsid w:val="00AC48F1"/>
    <w:rsid w:val="00AD074A"/>
    <w:rsid w:val="00AE22DD"/>
    <w:rsid w:val="00AE2990"/>
    <w:rsid w:val="00AE47D0"/>
    <w:rsid w:val="00AF0B31"/>
    <w:rsid w:val="00AF0E15"/>
    <w:rsid w:val="00AF3B84"/>
    <w:rsid w:val="00AF682B"/>
    <w:rsid w:val="00AF7454"/>
    <w:rsid w:val="00B031BA"/>
    <w:rsid w:val="00B0449D"/>
    <w:rsid w:val="00B05CC0"/>
    <w:rsid w:val="00B07BB6"/>
    <w:rsid w:val="00B07CBB"/>
    <w:rsid w:val="00B10F1E"/>
    <w:rsid w:val="00B10FC1"/>
    <w:rsid w:val="00B11AF7"/>
    <w:rsid w:val="00B24D18"/>
    <w:rsid w:val="00B32107"/>
    <w:rsid w:val="00B40874"/>
    <w:rsid w:val="00B4216B"/>
    <w:rsid w:val="00B574AB"/>
    <w:rsid w:val="00B57574"/>
    <w:rsid w:val="00B607B1"/>
    <w:rsid w:val="00B65290"/>
    <w:rsid w:val="00B656EF"/>
    <w:rsid w:val="00B706C2"/>
    <w:rsid w:val="00B72B8E"/>
    <w:rsid w:val="00B739CA"/>
    <w:rsid w:val="00B754D0"/>
    <w:rsid w:val="00B76430"/>
    <w:rsid w:val="00B76643"/>
    <w:rsid w:val="00B8348E"/>
    <w:rsid w:val="00B8370D"/>
    <w:rsid w:val="00B85BC4"/>
    <w:rsid w:val="00B87677"/>
    <w:rsid w:val="00B8799B"/>
    <w:rsid w:val="00B87E21"/>
    <w:rsid w:val="00B95129"/>
    <w:rsid w:val="00B95BAE"/>
    <w:rsid w:val="00B95CAB"/>
    <w:rsid w:val="00B96D91"/>
    <w:rsid w:val="00BB0511"/>
    <w:rsid w:val="00BB1FD7"/>
    <w:rsid w:val="00BB2C30"/>
    <w:rsid w:val="00BB70C9"/>
    <w:rsid w:val="00BC2E00"/>
    <w:rsid w:val="00BD2940"/>
    <w:rsid w:val="00BD41BB"/>
    <w:rsid w:val="00BD5A19"/>
    <w:rsid w:val="00BE3245"/>
    <w:rsid w:val="00BE40D7"/>
    <w:rsid w:val="00BE5BEE"/>
    <w:rsid w:val="00BE7A86"/>
    <w:rsid w:val="00BF6B23"/>
    <w:rsid w:val="00C11E48"/>
    <w:rsid w:val="00C15F11"/>
    <w:rsid w:val="00C26BE9"/>
    <w:rsid w:val="00C31C92"/>
    <w:rsid w:val="00C355C8"/>
    <w:rsid w:val="00C4022A"/>
    <w:rsid w:val="00C4644E"/>
    <w:rsid w:val="00C548B5"/>
    <w:rsid w:val="00C5538F"/>
    <w:rsid w:val="00C6148B"/>
    <w:rsid w:val="00C62751"/>
    <w:rsid w:val="00C62DC6"/>
    <w:rsid w:val="00C82EC8"/>
    <w:rsid w:val="00C83900"/>
    <w:rsid w:val="00C8596B"/>
    <w:rsid w:val="00C87FC3"/>
    <w:rsid w:val="00C93FCC"/>
    <w:rsid w:val="00C96096"/>
    <w:rsid w:val="00C96817"/>
    <w:rsid w:val="00CA17CD"/>
    <w:rsid w:val="00CA5DCB"/>
    <w:rsid w:val="00CC30C0"/>
    <w:rsid w:val="00CC3600"/>
    <w:rsid w:val="00CC5B54"/>
    <w:rsid w:val="00CC5FD2"/>
    <w:rsid w:val="00CD7AB8"/>
    <w:rsid w:val="00CE266C"/>
    <w:rsid w:val="00CE4510"/>
    <w:rsid w:val="00CF112A"/>
    <w:rsid w:val="00D04D0E"/>
    <w:rsid w:val="00D05ADD"/>
    <w:rsid w:val="00D0604F"/>
    <w:rsid w:val="00D20911"/>
    <w:rsid w:val="00D30C99"/>
    <w:rsid w:val="00D45801"/>
    <w:rsid w:val="00D53465"/>
    <w:rsid w:val="00D5733A"/>
    <w:rsid w:val="00D57BA1"/>
    <w:rsid w:val="00D67D8F"/>
    <w:rsid w:val="00D739AE"/>
    <w:rsid w:val="00D777C8"/>
    <w:rsid w:val="00D81790"/>
    <w:rsid w:val="00D84F9D"/>
    <w:rsid w:val="00D857BC"/>
    <w:rsid w:val="00DA16A8"/>
    <w:rsid w:val="00DA4940"/>
    <w:rsid w:val="00DA59DC"/>
    <w:rsid w:val="00DA6B00"/>
    <w:rsid w:val="00DB2B34"/>
    <w:rsid w:val="00DB2D96"/>
    <w:rsid w:val="00DB440D"/>
    <w:rsid w:val="00DC1279"/>
    <w:rsid w:val="00DC35FD"/>
    <w:rsid w:val="00DD47E8"/>
    <w:rsid w:val="00DD724C"/>
    <w:rsid w:val="00DE3E5B"/>
    <w:rsid w:val="00DF2836"/>
    <w:rsid w:val="00DF6165"/>
    <w:rsid w:val="00E004C9"/>
    <w:rsid w:val="00E02DF4"/>
    <w:rsid w:val="00E034A4"/>
    <w:rsid w:val="00E15C89"/>
    <w:rsid w:val="00E15CB0"/>
    <w:rsid w:val="00E165E7"/>
    <w:rsid w:val="00E3017D"/>
    <w:rsid w:val="00E340BD"/>
    <w:rsid w:val="00E363E9"/>
    <w:rsid w:val="00E5057A"/>
    <w:rsid w:val="00E521A1"/>
    <w:rsid w:val="00E522A3"/>
    <w:rsid w:val="00E5574B"/>
    <w:rsid w:val="00E575E4"/>
    <w:rsid w:val="00E60922"/>
    <w:rsid w:val="00E67500"/>
    <w:rsid w:val="00E707DA"/>
    <w:rsid w:val="00E80280"/>
    <w:rsid w:val="00E87C93"/>
    <w:rsid w:val="00E93E0E"/>
    <w:rsid w:val="00E959AE"/>
    <w:rsid w:val="00E9661D"/>
    <w:rsid w:val="00E97D32"/>
    <w:rsid w:val="00EA6D9B"/>
    <w:rsid w:val="00EC04BD"/>
    <w:rsid w:val="00EC34E2"/>
    <w:rsid w:val="00EC6099"/>
    <w:rsid w:val="00ED4890"/>
    <w:rsid w:val="00ED4FFE"/>
    <w:rsid w:val="00EE1A6A"/>
    <w:rsid w:val="00EE6C22"/>
    <w:rsid w:val="00EF4EE5"/>
    <w:rsid w:val="00EF6B4C"/>
    <w:rsid w:val="00F10DBA"/>
    <w:rsid w:val="00F12B48"/>
    <w:rsid w:val="00F13C4B"/>
    <w:rsid w:val="00F13EB3"/>
    <w:rsid w:val="00F234ED"/>
    <w:rsid w:val="00F25288"/>
    <w:rsid w:val="00F30D27"/>
    <w:rsid w:val="00F351C4"/>
    <w:rsid w:val="00F35CEF"/>
    <w:rsid w:val="00F37CA8"/>
    <w:rsid w:val="00F409AA"/>
    <w:rsid w:val="00F50E06"/>
    <w:rsid w:val="00F57F7E"/>
    <w:rsid w:val="00F65A9F"/>
    <w:rsid w:val="00F7164E"/>
    <w:rsid w:val="00F72531"/>
    <w:rsid w:val="00F81ECF"/>
    <w:rsid w:val="00F82B23"/>
    <w:rsid w:val="00F8600F"/>
    <w:rsid w:val="00F8718B"/>
    <w:rsid w:val="00F97FC1"/>
    <w:rsid w:val="00FB0508"/>
    <w:rsid w:val="00FB5CEB"/>
    <w:rsid w:val="00FC1166"/>
    <w:rsid w:val="00FC50C5"/>
    <w:rsid w:val="00FC5D78"/>
    <w:rsid w:val="00FC5FE0"/>
    <w:rsid w:val="00FD2F07"/>
    <w:rsid w:val="00FE1B8F"/>
    <w:rsid w:val="00FF4636"/>
    <w:rsid w:val="00FF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0F36B"/>
  <w15:docId w15:val="{8C4A5B59-82E9-4ECC-8909-A9DE52B7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758D"/>
    <w:rPr>
      <w:lang w:eastAsia="en-US"/>
    </w:rPr>
  </w:style>
  <w:style w:type="paragraph" w:styleId="Titolo1">
    <w:name w:val="heading 1"/>
    <w:basedOn w:val="Base"/>
    <w:next w:val="Corpo"/>
    <w:qFormat/>
    <w:rsid w:val="004E49F7"/>
    <w:pPr>
      <w:keepNext/>
      <w:pageBreakBefore/>
      <w:numPr>
        <w:numId w:val="17"/>
      </w:numPr>
      <w:spacing w:after="12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Titolo2">
    <w:name w:val="heading 2"/>
    <w:basedOn w:val="Base"/>
    <w:next w:val="Corpo"/>
    <w:qFormat/>
    <w:rsid w:val="004E49F7"/>
    <w:pPr>
      <w:keepNext/>
      <w:numPr>
        <w:ilvl w:val="1"/>
        <w:numId w:val="17"/>
      </w:numPr>
      <w:spacing w:before="360" w:after="120"/>
      <w:outlineLvl w:val="1"/>
    </w:pPr>
    <w:rPr>
      <w:rFonts w:cs="Arial"/>
      <w:b/>
      <w:bCs/>
      <w:i/>
      <w:iCs/>
      <w:caps/>
      <w:sz w:val="24"/>
      <w:szCs w:val="28"/>
    </w:rPr>
  </w:style>
  <w:style w:type="paragraph" w:styleId="Titolo3">
    <w:name w:val="heading 3"/>
    <w:basedOn w:val="Base"/>
    <w:next w:val="Corpo"/>
    <w:qFormat/>
    <w:rsid w:val="004E49F7"/>
    <w:pPr>
      <w:keepNext/>
      <w:numPr>
        <w:ilvl w:val="2"/>
        <w:numId w:val="17"/>
      </w:numPr>
      <w:spacing w:before="360" w:after="120"/>
      <w:outlineLvl w:val="2"/>
    </w:pPr>
    <w:rPr>
      <w:rFonts w:cs="Arial"/>
      <w:b/>
      <w:bCs/>
      <w:sz w:val="24"/>
      <w:szCs w:val="26"/>
    </w:rPr>
  </w:style>
  <w:style w:type="paragraph" w:styleId="Titolo4">
    <w:name w:val="heading 4"/>
    <w:basedOn w:val="Base"/>
    <w:next w:val="Corpo"/>
    <w:qFormat/>
    <w:rsid w:val="004E49F7"/>
    <w:pPr>
      <w:keepNext/>
      <w:numPr>
        <w:ilvl w:val="3"/>
        <w:numId w:val="17"/>
      </w:numPr>
      <w:spacing w:before="360" w:after="120"/>
      <w:ind w:left="1134"/>
      <w:outlineLvl w:val="3"/>
    </w:pPr>
    <w:rPr>
      <w:b/>
      <w:bCs/>
      <w:i/>
      <w:sz w:val="22"/>
      <w:szCs w:val="28"/>
    </w:rPr>
  </w:style>
  <w:style w:type="paragraph" w:styleId="Titolo5">
    <w:name w:val="heading 5"/>
    <w:basedOn w:val="Base"/>
    <w:next w:val="Corpo"/>
    <w:qFormat/>
    <w:rsid w:val="004E49F7"/>
    <w:pPr>
      <w:numPr>
        <w:ilvl w:val="4"/>
        <w:numId w:val="17"/>
      </w:numPr>
      <w:spacing w:before="360" w:after="120"/>
      <w:outlineLvl w:val="4"/>
    </w:pPr>
    <w:rPr>
      <w:rFonts w:ascii="Garamond" w:hAnsi="Garamond"/>
      <w:b/>
      <w:bCs/>
      <w:i/>
      <w:iCs/>
      <w:sz w:val="24"/>
      <w:szCs w:val="26"/>
    </w:rPr>
  </w:style>
  <w:style w:type="paragraph" w:styleId="Titolo6">
    <w:name w:val="heading 6"/>
    <w:basedOn w:val="Base"/>
    <w:next w:val="Corpo"/>
    <w:qFormat/>
    <w:rsid w:val="004E49F7"/>
    <w:pPr>
      <w:numPr>
        <w:ilvl w:val="5"/>
        <w:numId w:val="17"/>
      </w:numPr>
      <w:spacing w:before="360" w:after="120"/>
      <w:ind w:left="936"/>
      <w:outlineLvl w:val="5"/>
    </w:pPr>
    <w:rPr>
      <w:b/>
      <w:bCs/>
      <w:szCs w:val="22"/>
    </w:rPr>
  </w:style>
  <w:style w:type="paragraph" w:styleId="Titolo7">
    <w:name w:val="heading 7"/>
    <w:basedOn w:val="Normale"/>
    <w:next w:val="Normale"/>
    <w:rsid w:val="00AE22DD"/>
    <w:pPr>
      <w:numPr>
        <w:ilvl w:val="6"/>
        <w:numId w:val="17"/>
      </w:numPr>
      <w:spacing w:before="240" w:after="60"/>
      <w:ind w:left="1077" w:hanging="1077"/>
      <w:outlineLvl w:val="6"/>
    </w:pPr>
  </w:style>
  <w:style w:type="paragraph" w:styleId="Titolo8">
    <w:name w:val="heading 8"/>
    <w:basedOn w:val="Normale"/>
    <w:next w:val="Normale"/>
    <w:rsid w:val="004E49F7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rsid w:val="004E49F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Base"/>
    <w:link w:val="IntestazioneCarattere"/>
    <w:rsid w:val="00EA6D9B"/>
    <w:pPr>
      <w:tabs>
        <w:tab w:val="center" w:pos="4819"/>
        <w:tab w:val="right" w:pos="9638"/>
      </w:tabs>
      <w:jc w:val="center"/>
    </w:pPr>
    <w:rPr>
      <w:b/>
      <w:caps/>
    </w:rPr>
  </w:style>
  <w:style w:type="paragraph" w:styleId="Pidipagina">
    <w:name w:val="footer"/>
    <w:basedOn w:val="Normale"/>
    <w:link w:val="PidipaginaCarattere"/>
    <w:uiPriority w:val="99"/>
    <w:rsid w:val="00EA6D9B"/>
    <w:pPr>
      <w:tabs>
        <w:tab w:val="right" w:pos="8222"/>
      </w:tabs>
      <w:jc w:val="center"/>
    </w:pPr>
    <w:rPr>
      <w:rFonts w:ascii="Arial" w:hAnsi="Arial"/>
      <w:sz w:val="16"/>
    </w:rPr>
  </w:style>
  <w:style w:type="paragraph" w:customStyle="1" w:styleId="Base">
    <w:name w:val="Base"/>
    <w:link w:val="BaseCarattere"/>
    <w:semiHidden/>
    <w:rsid w:val="0077622B"/>
    <w:rPr>
      <w:rFonts w:ascii="Arial" w:hAnsi="Arial"/>
      <w:szCs w:val="24"/>
    </w:rPr>
  </w:style>
  <w:style w:type="paragraph" w:customStyle="1" w:styleId="Corpo">
    <w:name w:val="Corpo"/>
    <w:basedOn w:val="Base"/>
    <w:rsid w:val="00721E38"/>
    <w:pPr>
      <w:spacing w:before="120" w:after="200"/>
      <w:jc w:val="both"/>
    </w:pPr>
  </w:style>
  <w:style w:type="paragraph" w:customStyle="1" w:styleId="TitoloIndice">
    <w:name w:val="Titolo Indice"/>
    <w:basedOn w:val="Base"/>
    <w:rsid w:val="003A63D5"/>
    <w:pPr>
      <w:jc w:val="center"/>
    </w:pPr>
    <w:rPr>
      <w:b/>
      <w:caps/>
      <w:sz w:val="24"/>
    </w:rPr>
  </w:style>
  <w:style w:type="paragraph" w:customStyle="1" w:styleId="ElencoPuntato">
    <w:name w:val="ElencoPuntato"/>
    <w:basedOn w:val="Base"/>
    <w:rsid w:val="008773E6"/>
    <w:pPr>
      <w:numPr>
        <w:numId w:val="16"/>
      </w:numPr>
      <w:spacing w:before="60" w:after="60"/>
    </w:pPr>
  </w:style>
  <w:style w:type="paragraph" w:customStyle="1" w:styleId="ElencoNumerato">
    <w:name w:val="ElencoNumerato"/>
    <w:basedOn w:val="Base"/>
    <w:rsid w:val="004016BD"/>
    <w:pPr>
      <w:numPr>
        <w:numId w:val="1"/>
      </w:numPr>
      <w:spacing w:before="60" w:after="60"/>
    </w:pPr>
  </w:style>
  <w:style w:type="paragraph" w:customStyle="1" w:styleId="ElencoAlfabetico">
    <w:name w:val="ElencoAlfabetico"/>
    <w:basedOn w:val="Base"/>
    <w:rsid w:val="00E80280"/>
    <w:pPr>
      <w:numPr>
        <w:numId w:val="2"/>
      </w:numPr>
      <w:spacing w:before="60" w:after="60"/>
    </w:pPr>
  </w:style>
  <w:style w:type="paragraph" w:customStyle="1" w:styleId="Figura">
    <w:name w:val="Figura"/>
    <w:basedOn w:val="Base"/>
    <w:next w:val="Didascalia"/>
    <w:rsid w:val="00DC1279"/>
    <w:pPr>
      <w:spacing w:before="360"/>
      <w:jc w:val="center"/>
    </w:pPr>
  </w:style>
  <w:style w:type="paragraph" w:styleId="Testonotaapidipagina">
    <w:name w:val="footnote text"/>
    <w:basedOn w:val="Normale"/>
    <w:rsid w:val="00EA6D9B"/>
    <w:rPr>
      <w:rFonts w:ascii="Arial" w:hAnsi="Arial"/>
      <w:sz w:val="16"/>
    </w:rPr>
  </w:style>
  <w:style w:type="paragraph" w:styleId="Didascalia">
    <w:name w:val="caption"/>
    <w:basedOn w:val="Base"/>
    <w:next w:val="Corpo"/>
    <w:qFormat/>
    <w:rsid w:val="00B40874"/>
    <w:pPr>
      <w:spacing w:before="120" w:after="360"/>
      <w:jc w:val="center"/>
    </w:pPr>
    <w:rPr>
      <w:bCs/>
      <w:sz w:val="18"/>
      <w:szCs w:val="20"/>
    </w:rPr>
  </w:style>
  <w:style w:type="character" w:styleId="Rimandonotaapidipagina">
    <w:name w:val="footnote reference"/>
    <w:basedOn w:val="Carpredefinitoparagrafo"/>
    <w:rsid w:val="003A0799"/>
    <w:rPr>
      <w:rFonts w:ascii="Arial" w:hAnsi="Arial"/>
      <w:sz w:val="16"/>
      <w:vertAlign w:val="superscript"/>
    </w:rPr>
  </w:style>
  <w:style w:type="table" w:styleId="Grigliatabella">
    <w:name w:val="Table Grid"/>
    <w:basedOn w:val="Tabellanormale"/>
    <w:rsid w:val="005C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">
    <w:name w:val="Tabella"/>
    <w:basedOn w:val="Tabellanormale"/>
    <w:rsid w:val="00A7112A"/>
    <w:pPr>
      <w:spacing w:before="60" w:after="60"/>
    </w:pPr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rPr>
        <w:rFonts w:ascii="Arial" w:hAnsi="Arial"/>
        <w:sz w:val="18"/>
      </w:rPr>
    </w:tblStylePr>
    <w:tblStylePr w:type="band2Horz">
      <w:rPr>
        <w:rFonts w:ascii="Arial" w:hAnsi="Arial"/>
        <w:sz w:val="18"/>
      </w:rPr>
    </w:tblStylePr>
  </w:style>
  <w:style w:type="numbering" w:styleId="111111">
    <w:name w:val="Outline List 2"/>
    <w:basedOn w:val="Nessunelenco"/>
    <w:semiHidden/>
    <w:rsid w:val="00BE40D7"/>
    <w:pPr>
      <w:numPr>
        <w:numId w:val="13"/>
      </w:numPr>
    </w:pPr>
  </w:style>
  <w:style w:type="numbering" w:styleId="1ai">
    <w:name w:val="Outline List 1"/>
    <w:basedOn w:val="Nessunelenco"/>
    <w:semiHidden/>
    <w:rsid w:val="00BE40D7"/>
    <w:pPr>
      <w:numPr>
        <w:numId w:val="14"/>
      </w:numPr>
    </w:pPr>
  </w:style>
  <w:style w:type="character" w:styleId="AcronimoHTML">
    <w:name w:val="HTML Acronym"/>
    <w:basedOn w:val="Carpredefinitoparagrafo"/>
    <w:semiHidden/>
    <w:rsid w:val="00BE40D7"/>
  </w:style>
  <w:style w:type="numbering" w:styleId="ArticoloSezione">
    <w:name w:val="Outline List 3"/>
    <w:basedOn w:val="Nessunelenco"/>
    <w:semiHidden/>
    <w:rsid w:val="00BE40D7"/>
    <w:pPr>
      <w:numPr>
        <w:numId w:val="15"/>
      </w:numPr>
    </w:pPr>
  </w:style>
  <w:style w:type="character" w:styleId="CitazioneHTML">
    <w:name w:val="HTML Cite"/>
    <w:basedOn w:val="Carpredefinitoparagrafo"/>
    <w:semiHidden/>
    <w:rsid w:val="00BE40D7"/>
    <w:rPr>
      <w:i/>
      <w:iCs/>
    </w:rPr>
  </w:style>
  <w:style w:type="character" w:styleId="CodiceHTML">
    <w:name w:val="HTML Code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basedOn w:val="Carpredefinitoparagrafo"/>
    <w:semiHidden/>
    <w:rsid w:val="00BE40D7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BE40D7"/>
    <w:rPr>
      <w:color w:val="800080"/>
      <w:u w:val="single"/>
    </w:rPr>
  </w:style>
  <w:style w:type="paragraph" w:customStyle="1" w:styleId="Corpodeltesto">
    <w:name w:val="Corpo del testo"/>
    <w:basedOn w:val="Normale"/>
    <w:semiHidden/>
    <w:rsid w:val="00BE40D7"/>
    <w:pPr>
      <w:spacing w:after="120"/>
    </w:pPr>
  </w:style>
  <w:style w:type="paragraph" w:styleId="Corpodeltesto2">
    <w:name w:val="Body Text 2"/>
    <w:basedOn w:val="Normale"/>
    <w:semiHidden/>
    <w:rsid w:val="00BE40D7"/>
    <w:pPr>
      <w:spacing w:after="120" w:line="480" w:lineRule="auto"/>
    </w:pPr>
  </w:style>
  <w:style w:type="paragraph" w:styleId="Corpodeltesto3">
    <w:name w:val="Body Text 3"/>
    <w:basedOn w:val="Normale"/>
    <w:semiHidden/>
    <w:rsid w:val="00BE40D7"/>
    <w:pPr>
      <w:spacing w:after="120"/>
    </w:pPr>
    <w:rPr>
      <w:sz w:val="16"/>
      <w:szCs w:val="16"/>
    </w:rPr>
  </w:style>
  <w:style w:type="paragraph" w:styleId="Data">
    <w:name w:val="Date"/>
    <w:basedOn w:val="Normale"/>
    <w:next w:val="Normale"/>
    <w:semiHidden/>
    <w:rsid w:val="00BE40D7"/>
  </w:style>
  <w:style w:type="character" w:styleId="DefinizioneHTML">
    <w:name w:val="HTML Definition"/>
    <w:basedOn w:val="Carpredefinitoparagrafo"/>
    <w:semiHidden/>
    <w:rsid w:val="00BE40D7"/>
    <w:rPr>
      <w:i/>
      <w:iCs/>
    </w:rPr>
  </w:style>
  <w:style w:type="paragraph" w:styleId="Elenco">
    <w:name w:val="List"/>
    <w:basedOn w:val="Normale"/>
    <w:semiHidden/>
    <w:rsid w:val="00BE40D7"/>
    <w:pPr>
      <w:ind w:left="283" w:hanging="283"/>
    </w:pPr>
  </w:style>
  <w:style w:type="paragraph" w:styleId="Elenco2">
    <w:name w:val="List 2"/>
    <w:basedOn w:val="Normale"/>
    <w:semiHidden/>
    <w:rsid w:val="00BE40D7"/>
    <w:pPr>
      <w:ind w:left="566" w:hanging="283"/>
    </w:pPr>
  </w:style>
  <w:style w:type="paragraph" w:styleId="Elenco3">
    <w:name w:val="List 3"/>
    <w:basedOn w:val="Normale"/>
    <w:semiHidden/>
    <w:rsid w:val="00BE40D7"/>
    <w:pPr>
      <w:ind w:left="849" w:hanging="283"/>
    </w:pPr>
  </w:style>
  <w:style w:type="paragraph" w:styleId="Elenco4">
    <w:name w:val="List 4"/>
    <w:basedOn w:val="Normale"/>
    <w:semiHidden/>
    <w:rsid w:val="00BE40D7"/>
    <w:pPr>
      <w:ind w:left="1132" w:hanging="283"/>
    </w:pPr>
  </w:style>
  <w:style w:type="paragraph" w:styleId="Elenco5">
    <w:name w:val="List 5"/>
    <w:basedOn w:val="Normale"/>
    <w:semiHidden/>
    <w:rsid w:val="00BE40D7"/>
    <w:pPr>
      <w:ind w:left="1415" w:hanging="283"/>
    </w:pPr>
  </w:style>
  <w:style w:type="paragraph" w:styleId="Elencocontinua">
    <w:name w:val="List Continue"/>
    <w:basedOn w:val="Normale"/>
    <w:semiHidden/>
    <w:rsid w:val="00BE40D7"/>
    <w:pPr>
      <w:spacing w:after="120"/>
      <w:ind w:left="283"/>
    </w:pPr>
  </w:style>
  <w:style w:type="paragraph" w:styleId="Elencocontinua2">
    <w:name w:val="List Continue 2"/>
    <w:basedOn w:val="Normale"/>
    <w:semiHidden/>
    <w:rsid w:val="00BE40D7"/>
    <w:pPr>
      <w:spacing w:after="120"/>
      <w:ind w:left="566"/>
    </w:pPr>
  </w:style>
  <w:style w:type="paragraph" w:styleId="Elencocontinua3">
    <w:name w:val="List Continue 3"/>
    <w:basedOn w:val="Normale"/>
    <w:semiHidden/>
    <w:rsid w:val="00BE40D7"/>
    <w:pPr>
      <w:spacing w:after="120"/>
      <w:ind w:left="849"/>
    </w:pPr>
  </w:style>
  <w:style w:type="paragraph" w:styleId="Elencocontinua4">
    <w:name w:val="List Continue 4"/>
    <w:basedOn w:val="Normale"/>
    <w:semiHidden/>
    <w:rsid w:val="00BE40D7"/>
    <w:pPr>
      <w:spacing w:after="120"/>
      <w:ind w:left="1132"/>
    </w:pPr>
  </w:style>
  <w:style w:type="paragraph" w:styleId="Elencocontinua5">
    <w:name w:val="List Continue 5"/>
    <w:basedOn w:val="Normale"/>
    <w:semiHidden/>
    <w:rsid w:val="00BE40D7"/>
    <w:pPr>
      <w:spacing w:after="120"/>
      <w:ind w:left="1415"/>
    </w:pPr>
  </w:style>
  <w:style w:type="paragraph" w:customStyle="1" w:styleId="EmptyLayoutCell">
    <w:name w:val="EmptyLayoutCell"/>
    <w:basedOn w:val="Normale"/>
    <w:rsid w:val="00A3758D"/>
    <w:rPr>
      <w:sz w:val="2"/>
    </w:rPr>
  </w:style>
  <w:style w:type="paragraph" w:styleId="Testofumetto">
    <w:name w:val="Balloon Text"/>
    <w:basedOn w:val="Normale"/>
    <w:link w:val="TestofumettoCarattere"/>
    <w:rsid w:val="002556AF"/>
    <w:rPr>
      <w:rFonts w:ascii="Tahoma" w:hAnsi="Tahoma" w:cs="Tahoma"/>
      <w:sz w:val="16"/>
      <w:szCs w:val="16"/>
    </w:rPr>
  </w:style>
  <w:style w:type="character" w:styleId="EsempioHTML">
    <w:name w:val="HTML Sample"/>
    <w:basedOn w:val="Carpredefinitoparagrafo"/>
    <w:semiHidden/>
    <w:rsid w:val="00BE40D7"/>
    <w:rPr>
      <w:rFonts w:ascii="Courier New" w:hAnsi="Courier New" w:cs="Courier New"/>
    </w:rPr>
  </w:style>
  <w:style w:type="paragraph" w:styleId="Firma">
    <w:name w:val="Signature"/>
    <w:basedOn w:val="Normale"/>
    <w:semiHidden/>
    <w:rsid w:val="00BE40D7"/>
    <w:pPr>
      <w:ind w:left="4252"/>
    </w:pPr>
  </w:style>
  <w:style w:type="paragraph" w:styleId="Firmadipostaelettronica">
    <w:name w:val="E-mail Signature"/>
    <w:basedOn w:val="Normale"/>
    <w:semiHidden/>
    <w:rsid w:val="00BE40D7"/>
  </w:style>
  <w:style w:type="paragraph" w:styleId="Formuladiapertura">
    <w:name w:val="Salutation"/>
    <w:basedOn w:val="Normale"/>
    <w:next w:val="Normale"/>
    <w:semiHidden/>
    <w:rsid w:val="00BE40D7"/>
  </w:style>
  <w:style w:type="paragraph" w:styleId="Formuladichiusura">
    <w:name w:val="Closing"/>
    <w:basedOn w:val="Normale"/>
    <w:semiHidden/>
    <w:rsid w:val="00BE40D7"/>
    <w:pPr>
      <w:ind w:left="4252"/>
    </w:pPr>
  </w:style>
  <w:style w:type="paragraph" w:styleId="Indirizzodestinatario">
    <w:name w:val="envelope address"/>
    <w:basedOn w:val="Normale"/>
    <w:semiHidden/>
    <w:rsid w:val="00BE40D7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IndirizzoHTML">
    <w:name w:val="HTML Address"/>
    <w:basedOn w:val="Normale"/>
    <w:semiHidden/>
    <w:rsid w:val="00BE40D7"/>
    <w:rPr>
      <w:i/>
      <w:iCs/>
    </w:rPr>
  </w:style>
  <w:style w:type="paragraph" w:styleId="Indirizzomittente">
    <w:name w:val="envelope return"/>
    <w:basedOn w:val="Normale"/>
    <w:semiHidden/>
    <w:rsid w:val="00BE40D7"/>
    <w:rPr>
      <w:rFonts w:ascii="Arial" w:hAnsi="Arial" w:cs="Arial"/>
    </w:rPr>
  </w:style>
  <w:style w:type="paragraph" w:styleId="Intestazionemessaggio">
    <w:name w:val="Message Header"/>
    <w:basedOn w:val="Normale"/>
    <w:semiHidden/>
    <w:rsid w:val="00BE40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Intestazionenota">
    <w:name w:val="Note Heading"/>
    <w:basedOn w:val="Normale"/>
    <w:next w:val="Normale"/>
    <w:semiHidden/>
    <w:rsid w:val="00BE40D7"/>
  </w:style>
  <w:style w:type="character" w:styleId="MacchinadascrivereHTML">
    <w:name w:val="HTML Typewriter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rsid w:val="00BE40D7"/>
  </w:style>
  <w:style w:type="paragraph" w:styleId="Numeroelenco">
    <w:name w:val="List Number"/>
    <w:basedOn w:val="Normale"/>
    <w:semiHidden/>
    <w:rsid w:val="00BE40D7"/>
    <w:pPr>
      <w:numPr>
        <w:numId w:val="3"/>
      </w:numPr>
    </w:pPr>
  </w:style>
  <w:style w:type="paragraph" w:styleId="Numeroelenco2">
    <w:name w:val="List Number 2"/>
    <w:basedOn w:val="Normale"/>
    <w:semiHidden/>
    <w:rsid w:val="00BE40D7"/>
    <w:pPr>
      <w:numPr>
        <w:numId w:val="4"/>
      </w:numPr>
    </w:pPr>
  </w:style>
  <w:style w:type="paragraph" w:styleId="Numeroelenco3">
    <w:name w:val="List Number 3"/>
    <w:basedOn w:val="Normale"/>
    <w:semiHidden/>
    <w:rsid w:val="00BE40D7"/>
    <w:pPr>
      <w:numPr>
        <w:numId w:val="5"/>
      </w:numPr>
    </w:pPr>
  </w:style>
  <w:style w:type="paragraph" w:styleId="Numeroelenco4">
    <w:name w:val="List Number 4"/>
    <w:basedOn w:val="Normale"/>
    <w:semiHidden/>
    <w:rsid w:val="00BE40D7"/>
    <w:pPr>
      <w:numPr>
        <w:numId w:val="6"/>
      </w:numPr>
    </w:pPr>
  </w:style>
  <w:style w:type="paragraph" w:styleId="Numeroelenco5">
    <w:name w:val="List Number 5"/>
    <w:basedOn w:val="Normale"/>
    <w:semiHidden/>
    <w:rsid w:val="00BE40D7"/>
    <w:pPr>
      <w:numPr>
        <w:numId w:val="7"/>
      </w:numPr>
    </w:pPr>
  </w:style>
  <w:style w:type="character" w:styleId="Numeropagina">
    <w:name w:val="page number"/>
    <w:basedOn w:val="Carpredefinitoparagrafo"/>
    <w:semiHidden/>
    <w:rsid w:val="00BE40D7"/>
  </w:style>
  <w:style w:type="character" w:styleId="Numeroriga">
    <w:name w:val="line number"/>
    <w:basedOn w:val="Carpredefinitoparagrafo"/>
    <w:semiHidden/>
    <w:rsid w:val="00BE40D7"/>
  </w:style>
  <w:style w:type="paragraph" w:styleId="PreformattatoHTML">
    <w:name w:val="HTML Preformatted"/>
    <w:basedOn w:val="Normale"/>
    <w:semiHidden/>
    <w:rsid w:val="00BE40D7"/>
    <w:rPr>
      <w:rFonts w:ascii="Courier New" w:hAnsi="Courier New" w:cs="Courier New"/>
    </w:rPr>
  </w:style>
  <w:style w:type="paragraph" w:styleId="Primorientrocorpodeltesto">
    <w:name w:val="Body Text First Indent"/>
    <w:basedOn w:val="Corpodeltesto"/>
    <w:semiHidden/>
    <w:rsid w:val="00BE40D7"/>
    <w:pPr>
      <w:ind w:firstLine="210"/>
    </w:pPr>
  </w:style>
  <w:style w:type="paragraph" w:styleId="Rientrocorpodeltesto">
    <w:name w:val="Body Text Indent"/>
    <w:basedOn w:val="Normale"/>
    <w:semiHidden/>
    <w:rsid w:val="00BE40D7"/>
    <w:pPr>
      <w:spacing w:after="120"/>
      <w:ind w:left="283"/>
    </w:pPr>
  </w:style>
  <w:style w:type="paragraph" w:styleId="Primorientrocorpodeltesto2">
    <w:name w:val="Body Text First Indent 2"/>
    <w:basedOn w:val="Rientrocorpodeltesto"/>
    <w:semiHidden/>
    <w:rsid w:val="00BE40D7"/>
    <w:pPr>
      <w:ind w:firstLine="210"/>
    </w:pPr>
  </w:style>
  <w:style w:type="paragraph" w:styleId="Puntoelenco">
    <w:name w:val="List Bullet"/>
    <w:basedOn w:val="Normale"/>
    <w:semiHidden/>
    <w:rsid w:val="00BE40D7"/>
    <w:pPr>
      <w:numPr>
        <w:numId w:val="8"/>
      </w:numPr>
    </w:pPr>
  </w:style>
  <w:style w:type="paragraph" w:styleId="Puntoelenco2">
    <w:name w:val="List Bullet 2"/>
    <w:basedOn w:val="Normale"/>
    <w:semiHidden/>
    <w:rsid w:val="00BE40D7"/>
    <w:pPr>
      <w:numPr>
        <w:numId w:val="9"/>
      </w:numPr>
    </w:pPr>
  </w:style>
  <w:style w:type="paragraph" w:styleId="Puntoelenco3">
    <w:name w:val="List Bullet 3"/>
    <w:basedOn w:val="Normale"/>
    <w:semiHidden/>
    <w:rsid w:val="00BE40D7"/>
    <w:pPr>
      <w:numPr>
        <w:numId w:val="10"/>
      </w:numPr>
    </w:pPr>
  </w:style>
  <w:style w:type="paragraph" w:styleId="Puntoelenco4">
    <w:name w:val="List Bullet 4"/>
    <w:basedOn w:val="Normale"/>
    <w:semiHidden/>
    <w:rsid w:val="00BE40D7"/>
    <w:pPr>
      <w:numPr>
        <w:numId w:val="11"/>
      </w:numPr>
    </w:pPr>
  </w:style>
  <w:style w:type="paragraph" w:styleId="Puntoelenco5">
    <w:name w:val="List Bullet 5"/>
    <w:basedOn w:val="Normale"/>
    <w:semiHidden/>
    <w:rsid w:val="00BE40D7"/>
    <w:pPr>
      <w:numPr>
        <w:numId w:val="12"/>
      </w:numPr>
    </w:pPr>
  </w:style>
  <w:style w:type="paragraph" w:styleId="Rientrocorpodeltesto2">
    <w:name w:val="Body Text Indent 2"/>
    <w:basedOn w:val="Normale"/>
    <w:semiHidden/>
    <w:rsid w:val="00BE40D7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semiHidden/>
    <w:rsid w:val="00BE40D7"/>
    <w:pPr>
      <w:spacing w:after="120"/>
      <w:ind w:left="283"/>
    </w:pPr>
    <w:rPr>
      <w:sz w:val="16"/>
      <w:szCs w:val="16"/>
    </w:rPr>
  </w:style>
  <w:style w:type="paragraph" w:styleId="Rientronormale">
    <w:name w:val="Normal Indent"/>
    <w:basedOn w:val="Normale"/>
    <w:semiHidden/>
    <w:rsid w:val="00BE40D7"/>
    <w:pPr>
      <w:ind w:left="708"/>
    </w:pPr>
  </w:style>
  <w:style w:type="paragraph" w:styleId="Sommario1">
    <w:name w:val="toc 1"/>
    <w:basedOn w:val="Base"/>
    <w:next w:val="Normale"/>
    <w:autoRedefine/>
    <w:semiHidden/>
    <w:rsid w:val="00A87337"/>
    <w:pPr>
      <w:tabs>
        <w:tab w:val="left" w:pos="567"/>
        <w:tab w:val="right" w:leader="dot" w:pos="9061"/>
      </w:tabs>
      <w:spacing w:before="100"/>
      <w:ind w:left="567" w:hanging="567"/>
    </w:pPr>
    <w:rPr>
      <w:b/>
      <w:caps/>
    </w:rPr>
  </w:style>
  <w:style w:type="paragraph" w:styleId="Sommario2">
    <w:name w:val="toc 2"/>
    <w:basedOn w:val="Base"/>
    <w:next w:val="Normale"/>
    <w:autoRedefine/>
    <w:semiHidden/>
    <w:rsid w:val="00A87337"/>
    <w:pPr>
      <w:tabs>
        <w:tab w:val="left" w:pos="1134"/>
        <w:tab w:val="right" w:leader="dot" w:pos="9061"/>
      </w:tabs>
      <w:spacing w:before="80"/>
      <w:ind w:left="1134" w:hanging="567"/>
    </w:pPr>
    <w:rPr>
      <w:caps/>
    </w:rPr>
  </w:style>
  <w:style w:type="paragraph" w:styleId="Sommario3">
    <w:name w:val="toc 3"/>
    <w:basedOn w:val="Base"/>
    <w:next w:val="Normale"/>
    <w:autoRedefine/>
    <w:semiHidden/>
    <w:rsid w:val="00A87337"/>
    <w:pPr>
      <w:tabs>
        <w:tab w:val="left" w:pos="1134"/>
        <w:tab w:val="right" w:leader="dot" w:pos="9060"/>
      </w:tabs>
      <w:spacing w:before="60"/>
      <w:ind w:left="992" w:hanging="425"/>
    </w:pPr>
  </w:style>
  <w:style w:type="paragraph" w:styleId="Sommario4">
    <w:name w:val="toc 4"/>
    <w:basedOn w:val="Normale"/>
    <w:next w:val="Normale"/>
    <w:autoRedefine/>
    <w:semiHidden/>
    <w:rsid w:val="00A87337"/>
    <w:pPr>
      <w:tabs>
        <w:tab w:val="left" w:pos="2410"/>
        <w:tab w:val="right" w:leader="dot" w:pos="9060"/>
      </w:tabs>
      <w:spacing w:before="40"/>
      <w:ind w:left="2410" w:hanging="1276"/>
    </w:pPr>
    <w:rPr>
      <w:rFonts w:ascii="Arial" w:hAnsi="Arial"/>
      <w:i/>
    </w:rPr>
  </w:style>
  <w:style w:type="paragraph" w:styleId="Sommario5">
    <w:name w:val="toc 5"/>
    <w:basedOn w:val="Normale"/>
    <w:next w:val="Normale"/>
    <w:autoRedefine/>
    <w:semiHidden/>
    <w:rsid w:val="00601302"/>
    <w:pPr>
      <w:ind w:left="1134"/>
    </w:pPr>
    <w:rPr>
      <w:rFonts w:ascii="Garamond" w:hAnsi="Garamond"/>
      <w:i/>
      <w:sz w:val="22"/>
    </w:rPr>
  </w:style>
  <w:style w:type="paragraph" w:styleId="Sommario6">
    <w:name w:val="toc 6"/>
    <w:basedOn w:val="Normale"/>
    <w:next w:val="Normale"/>
    <w:autoRedefine/>
    <w:semiHidden/>
    <w:rsid w:val="001A35E8"/>
    <w:pPr>
      <w:ind w:left="1200"/>
    </w:pPr>
    <w:rPr>
      <w:sz w:val="22"/>
    </w:rPr>
  </w:style>
  <w:style w:type="paragraph" w:styleId="Sottotitolo">
    <w:name w:val="Subtitle"/>
    <w:basedOn w:val="Normale"/>
    <w:qFormat/>
    <w:rsid w:val="00BE40D7"/>
    <w:pPr>
      <w:spacing w:after="60"/>
      <w:jc w:val="center"/>
      <w:outlineLvl w:val="1"/>
    </w:pPr>
    <w:rPr>
      <w:rFonts w:ascii="Arial" w:hAnsi="Arial" w:cs="Arial"/>
    </w:rPr>
  </w:style>
  <w:style w:type="table" w:styleId="Tabellaacolori1">
    <w:name w:val="Table Colorful 1"/>
    <w:basedOn w:val="Tabellanormale"/>
    <w:semiHidden/>
    <w:rsid w:val="00BE40D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semiHidden/>
    <w:rsid w:val="00BE40D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semiHidden/>
    <w:rsid w:val="00BE40D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lassica1">
    <w:name w:val="Table Classic 1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semiHidden/>
    <w:rsid w:val="00BE40D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semiHidden/>
    <w:rsid w:val="00BE40D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semiHidden/>
    <w:rsid w:val="00BE40D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semiHidden/>
    <w:rsid w:val="00BE40D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semiHidden/>
    <w:rsid w:val="00BE40D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semiHidden/>
    <w:rsid w:val="00BE40D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semiHidden/>
    <w:rsid w:val="00BE40D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ombreggiatura1">
    <w:name w:val="Table Subtle 1"/>
    <w:basedOn w:val="Tabellanormale"/>
    <w:semiHidden/>
    <w:rsid w:val="00BE40D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semiHidden/>
    <w:rsid w:val="00BE40D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temporanea">
    <w:name w:val="Table Contemporary"/>
    <w:basedOn w:val="Tabellanormale"/>
    <w:semiHidden/>
    <w:rsid w:val="00BE40D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ffetti3D1">
    <w:name w:val="Table 3D effects 1"/>
    <w:basedOn w:val="Tabellanormale"/>
    <w:semiHidden/>
    <w:rsid w:val="00BE40D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semiHidden/>
    <w:rsid w:val="00BE40D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semiHidden/>
    <w:rsid w:val="00BE40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legante">
    <w:name w:val="Table Elegant"/>
    <w:basedOn w:val="Tabellanormale"/>
    <w:semiHidden/>
    <w:rsid w:val="00BE40D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1">
    <w:name w:val="Table List 1"/>
    <w:basedOn w:val="Tabellanormale"/>
    <w:semiHidden/>
    <w:rsid w:val="00BE40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semiHidden/>
    <w:rsid w:val="00BE40D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semiHidden/>
    <w:rsid w:val="00BE40D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Grigliatabella1">
    <w:name w:val="Table Grid 1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semiHidden/>
    <w:rsid w:val="00BE40D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semiHidden/>
    <w:rsid w:val="00BE40D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semiHidden/>
    <w:rsid w:val="00BE40D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semiHidden/>
    <w:rsid w:val="00BE40D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semiHidden/>
    <w:rsid w:val="00BE40D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professionale">
    <w:name w:val="Table Professional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semplice1">
    <w:name w:val="Table Simple 1"/>
    <w:basedOn w:val="Tabellanormale"/>
    <w:semiHidden/>
    <w:rsid w:val="00BE40D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semiHidden/>
    <w:rsid w:val="00BE40D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tema">
    <w:name w:val="Table Theme"/>
    <w:basedOn w:val="Tabellanormale"/>
    <w:semiHidden/>
    <w:rsid w:val="00BE4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Web1">
    <w:name w:val="Table Web 1"/>
    <w:basedOn w:val="Tabellanormale"/>
    <w:semiHidden/>
    <w:rsid w:val="00BE40D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semiHidden/>
    <w:rsid w:val="00BE40D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semiHidden/>
    <w:rsid w:val="00BE40D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astieraHTML">
    <w:name w:val="HTML Keyboard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Testodelblocco">
    <w:name w:val="Block Text"/>
    <w:basedOn w:val="Normale"/>
    <w:rsid w:val="00BE40D7"/>
    <w:pPr>
      <w:spacing w:after="120"/>
      <w:ind w:left="1440" w:right="1440"/>
    </w:pPr>
  </w:style>
  <w:style w:type="paragraph" w:styleId="Testonormale">
    <w:name w:val="Plain Text"/>
    <w:basedOn w:val="Normale"/>
    <w:semiHidden/>
    <w:rsid w:val="00BE40D7"/>
    <w:rPr>
      <w:rFonts w:ascii="Courier New" w:hAnsi="Courier New" w:cs="Courier New"/>
    </w:rPr>
  </w:style>
  <w:style w:type="paragraph" w:styleId="Titolo">
    <w:name w:val="Title"/>
    <w:basedOn w:val="Normale"/>
    <w:qFormat/>
    <w:rsid w:val="00BE40D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VariabileHTML">
    <w:name w:val="HTML Variable"/>
    <w:basedOn w:val="Carpredefinitoparagrafo"/>
    <w:semiHidden/>
    <w:rsid w:val="00BE40D7"/>
    <w:rPr>
      <w:i/>
      <w:iCs/>
    </w:rPr>
  </w:style>
  <w:style w:type="paragraph" w:styleId="Indice1">
    <w:name w:val="index 1"/>
    <w:basedOn w:val="Normale"/>
    <w:next w:val="Normale"/>
    <w:autoRedefine/>
    <w:semiHidden/>
    <w:rsid w:val="00BE40D7"/>
    <w:pPr>
      <w:ind w:left="240" w:hanging="240"/>
    </w:pPr>
  </w:style>
  <w:style w:type="character" w:customStyle="1" w:styleId="BaseCarattere">
    <w:name w:val="Base Carattere"/>
    <w:basedOn w:val="Carpredefinitoparagrafo"/>
    <w:link w:val="Base"/>
    <w:semiHidden/>
    <w:rsid w:val="00EA6D9B"/>
    <w:rPr>
      <w:rFonts w:ascii="Arial" w:hAnsi="Arial"/>
      <w:szCs w:val="24"/>
      <w:lang w:val="it-IT" w:eastAsia="it-IT" w:bidi="ar-SA"/>
    </w:rPr>
  </w:style>
  <w:style w:type="paragraph" w:customStyle="1" w:styleId="IntestazioneInfoLabel">
    <w:name w:val="IntestazioneInfoLabel"/>
    <w:basedOn w:val="Intestazione"/>
    <w:rsid w:val="009E1DC4"/>
    <w:pPr>
      <w:spacing w:before="40" w:after="40"/>
    </w:pPr>
    <w:rPr>
      <w:sz w:val="16"/>
    </w:rPr>
  </w:style>
  <w:style w:type="paragraph" w:customStyle="1" w:styleId="IntestazioneInfoDato">
    <w:name w:val="IntestazioneInfoDato"/>
    <w:basedOn w:val="IntestazioneInfoLabel"/>
    <w:rsid w:val="009E18FA"/>
    <w:rPr>
      <w:b w:val="0"/>
    </w:rPr>
  </w:style>
  <w:style w:type="paragraph" w:styleId="Sommario7">
    <w:name w:val="toc 7"/>
    <w:basedOn w:val="Normale"/>
    <w:next w:val="Normale"/>
    <w:autoRedefine/>
    <w:semiHidden/>
    <w:rsid w:val="001A35E8"/>
    <w:pPr>
      <w:ind w:left="1440"/>
    </w:pPr>
  </w:style>
  <w:style w:type="paragraph" w:styleId="Sommario8">
    <w:name w:val="toc 8"/>
    <w:basedOn w:val="Normale"/>
    <w:next w:val="Normale"/>
    <w:autoRedefine/>
    <w:semiHidden/>
    <w:rsid w:val="001A35E8"/>
    <w:pPr>
      <w:ind w:left="1680"/>
    </w:pPr>
  </w:style>
  <w:style w:type="paragraph" w:styleId="Sommario9">
    <w:name w:val="toc 9"/>
    <w:basedOn w:val="Normale"/>
    <w:next w:val="Normale"/>
    <w:autoRedefine/>
    <w:semiHidden/>
    <w:rsid w:val="001A35E8"/>
    <w:pPr>
      <w:ind w:left="1920"/>
    </w:pPr>
  </w:style>
  <w:style w:type="paragraph" w:customStyle="1" w:styleId="IntestazioneTitolo">
    <w:name w:val="IntestazioneTitolo"/>
    <w:basedOn w:val="Intestazione"/>
    <w:rsid w:val="00904E61"/>
    <w:pPr>
      <w:tabs>
        <w:tab w:val="clear" w:pos="4819"/>
        <w:tab w:val="clear" w:pos="9638"/>
      </w:tabs>
    </w:pPr>
  </w:style>
  <w:style w:type="character" w:customStyle="1" w:styleId="Revisione1">
    <w:name w:val="Revisione1"/>
    <w:basedOn w:val="Carpredefinitoparagrafo"/>
    <w:rsid w:val="007A0BA2"/>
    <w:rPr>
      <w:rFonts w:ascii="Arial" w:hAnsi="Arial"/>
      <w:b/>
      <w:i/>
      <w:sz w:val="18"/>
      <w:bdr w:val="none" w:sz="0" w:space="0" w:color="auto"/>
      <w:shd w:val="clear" w:color="auto" w:fill="D9D9D9"/>
    </w:rPr>
  </w:style>
  <w:style w:type="character" w:customStyle="1" w:styleId="TestofumettoCarattere">
    <w:name w:val="Testo fumetto Carattere"/>
    <w:basedOn w:val="Carpredefinitoparagrafo"/>
    <w:link w:val="Testofumetto"/>
    <w:rsid w:val="002556AF"/>
    <w:rPr>
      <w:rFonts w:ascii="Tahoma" w:hAnsi="Tahoma" w:cs="Tahoma"/>
      <w:sz w:val="16"/>
      <w:szCs w:val="16"/>
      <w:lang w:val="en-US" w:eastAsia="en-US"/>
    </w:rPr>
  </w:style>
  <w:style w:type="paragraph" w:styleId="Paragrafoelenco">
    <w:name w:val="List Paragraph"/>
    <w:basedOn w:val="Normale"/>
    <w:uiPriority w:val="34"/>
    <w:qFormat/>
    <w:rsid w:val="00EF4EE5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7C350A"/>
    <w:rPr>
      <w:rFonts w:ascii="Arial" w:hAnsi="Arial"/>
      <w:b/>
      <w:caps/>
      <w:szCs w:val="24"/>
    </w:rPr>
  </w:style>
  <w:style w:type="paragraph" w:styleId="Revisione">
    <w:name w:val="Revision"/>
    <w:hidden/>
    <w:uiPriority w:val="99"/>
    <w:semiHidden/>
    <w:rsid w:val="00B76430"/>
    <w:rPr>
      <w:lang w:val="en-US" w:eastAsia="en-US"/>
    </w:rPr>
  </w:style>
  <w:style w:type="paragraph" w:customStyle="1" w:styleId="Default">
    <w:name w:val="Default"/>
    <w:rsid w:val="00947EE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00testo">
    <w:name w:val="00 testo"/>
    <w:basedOn w:val="NormaleWeb"/>
    <w:qFormat/>
    <w:rsid w:val="000674EE"/>
    <w:pPr>
      <w:shd w:val="clear" w:color="auto" w:fill="FFFFFF"/>
      <w:spacing w:after="120" w:line="360" w:lineRule="auto"/>
      <w:jc w:val="both"/>
    </w:pPr>
    <w:rPr>
      <w:rFonts w:ascii="Garamond" w:hAnsi="Garamond" w:cs="Arial"/>
      <w:sz w:val="22"/>
      <w:szCs w:val="22"/>
    </w:rPr>
  </w:style>
  <w:style w:type="paragraph" w:customStyle="1" w:styleId="00elencotratto">
    <w:name w:val="00 elenco tratto"/>
    <w:basedOn w:val="Testodelblocco"/>
    <w:qFormat/>
    <w:rsid w:val="00641AA1"/>
    <w:pPr>
      <w:numPr>
        <w:numId w:val="18"/>
      </w:numPr>
      <w:spacing w:before="100" w:after="100" w:line="312" w:lineRule="auto"/>
      <w:ind w:right="0"/>
      <w:jc w:val="both"/>
    </w:pPr>
    <w:rPr>
      <w:rFonts w:ascii="Garamond" w:hAnsi="Garamond" w:cs="Arial"/>
      <w:sz w:val="22"/>
      <w:szCs w:val="22"/>
      <w:lang w:bidi="it-IT"/>
    </w:rPr>
  </w:style>
  <w:style w:type="paragraph" w:customStyle="1" w:styleId="00elencopunto">
    <w:name w:val="00 elenco punto"/>
    <w:basedOn w:val="Testodelblocco"/>
    <w:qFormat/>
    <w:rsid w:val="00FC1166"/>
    <w:pPr>
      <w:numPr>
        <w:numId w:val="19"/>
      </w:numPr>
      <w:spacing w:before="120" w:line="312" w:lineRule="auto"/>
      <w:ind w:left="993" w:right="-286" w:hanging="284"/>
      <w:jc w:val="both"/>
    </w:pPr>
    <w:rPr>
      <w:rFonts w:ascii="Garamond" w:hAnsi="Garamond" w:cs="Arial"/>
      <w:sz w:val="22"/>
      <w:szCs w:val="22"/>
    </w:rPr>
  </w:style>
  <w:style w:type="paragraph" w:customStyle="1" w:styleId="00testotabella">
    <w:name w:val="00 testo tabella"/>
    <w:basedOn w:val="Normale"/>
    <w:qFormat/>
    <w:rsid w:val="00F82B23"/>
    <w:pPr>
      <w:ind w:left="113" w:right="113"/>
      <w:jc w:val="both"/>
    </w:pPr>
    <w:rPr>
      <w:rFonts w:ascii="Garamond" w:hAnsi="Garamond" w:cs="Arial"/>
      <w:bCs/>
      <w:lang w:bidi="it-IT"/>
    </w:rPr>
  </w:style>
  <w:style w:type="character" w:styleId="Rimandocommento">
    <w:name w:val="annotation reference"/>
    <w:basedOn w:val="Carpredefinitoparagrafo"/>
    <w:semiHidden/>
    <w:unhideWhenUsed/>
    <w:rsid w:val="00AF0B3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F0B31"/>
  </w:style>
  <w:style w:type="character" w:customStyle="1" w:styleId="TestocommentoCarattere">
    <w:name w:val="Testo commento Carattere"/>
    <w:basedOn w:val="Carpredefinitoparagrafo"/>
    <w:link w:val="Testocommento"/>
    <w:rsid w:val="00AF0B31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F0B3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F0B31"/>
    <w:rPr>
      <w:b/>
      <w:bCs/>
      <w:lang w:val="en-US" w:eastAsia="en-US"/>
    </w:rPr>
  </w:style>
  <w:style w:type="character" w:customStyle="1" w:styleId="ui-provider">
    <w:name w:val="ui-provider"/>
    <w:basedOn w:val="Carpredefinitoparagrafo"/>
    <w:rsid w:val="00F409AA"/>
  </w:style>
  <w:style w:type="character" w:customStyle="1" w:styleId="PidipaginaCarattere">
    <w:name w:val="Piè di pagina Carattere"/>
    <w:basedOn w:val="Carpredefinitoparagrafo"/>
    <w:link w:val="Pidipagina"/>
    <w:uiPriority w:val="99"/>
    <w:rsid w:val="001E05F1"/>
    <w:rPr>
      <w:rFonts w:ascii="Arial" w:hAnsi="Arial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0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Modelli%20pubblici\Modelli%20Office%20Italferr\Allegato%20a%20Procedura%20o%20Specific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36fec0-31b0-44b6-8b3c-678a174bc13c" xsi:nil="true"/>
    <lcf76f155ced4ddcb4097134ff3c332f xmlns="1d6a5960-ca07-4423-a450-a14c13fed246">
      <Terms xmlns="http://schemas.microsoft.com/office/infopath/2007/PartnerControls"/>
    </lcf76f155ced4ddcb4097134ff3c332f>
    <Stato_x0020_elaborato xmlns="1d6a5960-ca07-4423-a450-a14c13fed246" xsi:nil="true"/>
    <Verificato xmlns="1d6a5960-ca07-4423-a450-a14c13fed246">false</Verifica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24" ma:contentTypeDescription="Creare un nuovo documento." ma:contentTypeScope="" ma:versionID="38d8db60ecdd4c80eb2648bd43078690">
  <xsd:schema xmlns:xsd="http://www.w3.org/2001/XMLSchema" xmlns:xs="http://www.w3.org/2001/XMLSchema" xmlns:p="http://schemas.microsoft.com/office/2006/metadata/properties" xmlns:ns2="1d6a5960-ca07-4423-a450-a14c13fed246" xmlns:ns3="7936fec0-31b0-44b6-8b3c-678a174bc13c" xmlns:ns4="b7957999-1fb1-4b94-a26e-175b0f633963" targetNamespace="http://schemas.microsoft.com/office/2006/metadata/properties" ma:root="true" ma:fieldsID="53cc0fca098cb3d7e3cd82ddb358e500" ns2:_="" ns3:_="" ns4:_="">
    <xsd:import namespace="1d6a5960-ca07-4423-a450-a14c13fed246"/>
    <xsd:import namespace="7936fec0-31b0-44b6-8b3c-678a174bc13c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Verificato" minOccurs="0"/>
                <xsd:element ref="ns2:Stato_x0020_elaborato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9" nillable="true" ma:displayName="Tags" ma:hidden="true" ma:internalName="MediaServiceAutoTags" ma:readOnly="true">
      <xsd:simpleType>
        <xsd:restriction base="dms:Text"/>
      </xsd:simpleType>
    </xsd:element>
    <xsd:element name="MediaServiceOCR" ma:index="1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erificato" ma:index="19" nillable="true" ma:displayName="Verificato" ma:default="0" ma:internalName="Verificato">
      <xsd:simpleType>
        <xsd:restriction base="dms:Boolean"/>
      </xsd:simpleType>
    </xsd:element>
    <xsd:element name="Stato_x0020_elaborato" ma:index="20" nillable="true" ma:displayName="Stato elaborato" ma:indexed="true" ma:internalName="Stato_x0020_elaborato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7ab114-6e3b-4360-97ed-7673207270ba}" ma:internalName="TaxCatchAll" ma:readOnly="false" ma:showField="CatchAllData" ma:web="b7957999-1fb1-4b94-a26e-175b0f633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DE2F44-B843-4F33-9C55-6FB055C80A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E42A09-C83C-4945-BE4D-8D0CD82C4A21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1d6a5960-ca07-4423-a450-a14c13fed246"/>
  </ds:schemaRefs>
</ds:datastoreItem>
</file>

<file path=customXml/itemProps3.xml><?xml version="1.0" encoding="utf-8"?>
<ds:datastoreItem xmlns:ds="http://schemas.openxmlformats.org/officeDocument/2006/customXml" ds:itemID="{AC8C3F7F-94F5-4223-8493-3E105BD7AF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782C89-99C2-4203-A409-EF0855C3C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7936fec0-31b0-44b6-8b3c-678a174bc13c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a Procedura o Specifica</Template>
  <TotalTime>211</TotalTime>
  <Pages>4</Pages>
  <Words>845</Words>
  <Characters>6031</Characters>
  <Application>Microsoft Office Word</Application>
  <DocSecurity>0</DocSecurity>
  <Lines>147</Lines>
  <Paragraphs>75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Procedura o Specifica</vt:lpstr>
    </vt:vector>
  </TitlesOfParts>
  <Company>Italferr S.p.A.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Procedura o Specifica</dc:title>
  <dc:creator>TESORO MARCO</dc:creator>
  <cp:lastModifiedBy>Tesoro Marco</cp:lastModifiedBy>
  <cp:revision>33</cp:revision>
  <cp:lastPrinted>1900-12-31T23:00:00Z</cp:lastPrinted>
  <dcterms:created xsi:type="dcterms:W3CDTF">2026-02-20T11:13:00Z</dcterms:created>
  <dcterms:modified xsi:type="dcterms:W3CDTF">2026-06-22T15:20:00Z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44a90e-04f7-4d21-b494-cfe49b26ce55_Enabled">
    <vt:lpwstr>true</vt:lpwstr>
  </property>
  <property fmtid="{D5CDD505-2E9C-101B-9397-08002B2CF9AE}" pid="3" name="MSIP_Label_8a44a90e-04f7-4d21-b494-cfe49b26ce55_SetDate">
    <vt:lpwstr>2022-08-24T08:00:28Z</vt:lpwstr>
  </property>
  <property fmtid="{D5CDD505-2E9C-101B-9397-08002B2CF9AE}" pid="4" name="MSIP_Label_8a44a90e-04f7-4d21-b494-cfe49b26ce55_Method">
    <vt:lpwstr>Privileged</vt:lpwstr>
  </property>
  <property fmtid="{D5CDD505-2E9C-101B-9397-08002B2CF9AE}" pid="5" name="MSIP_Label_8a44a90e-04f7-4d21-b494-cfe49b26ce55_Name">
    <vt:lpwstr>Internal use without footer</vt:lpwstr>
  </property>
  <property fmtid="{D5CDD505-2E9C-101B-9397-08002B2CF9AE}" pid="6" name="MSIP_Label_8a44a90e-04f7-4d21-b494-cfe49b26ce55_SiteId">
    <vt:lpwstr>4c8a6547-459a-4b75-a3dc-f66efe3e9c4e</vt:lpwstr>
  </property>
  <property fmtid="{D5CDD505-2E9C-101B-9397-08002B2CF9AE}" pid="7" name="MSIP_Label_8a44a90e-04f7-4d21-b494-cfe49b26ce55_ActionId">
    <vt:lpwstr>f550cdc4-69f4-45d1-b71c-7f8fdde93ec8</vt:lpwstr>
  </property>
  <property fmtid="{D5CDD505-2E9C-101B-9397-08002B2CF9AE}" pid="8" name="MSIP_Label_8a44a90e-04f7-4d21-b494-cfe49b26ce55_ContentBits">
    <vt:lpwstr>0</vt:lpwstr>
  </property>
  <property fmtid="{D5CDD505-2E9C-101B-9397-08002B2CF9AE}" pid="9" name="ContentTypeId">
    <vt:lpwstr>0x0101008A6D3DB03F26E849AEC2193C61159BFB</vt:lpwstr>
  </property>
  <property fmtid="{D5CDD505-2E9C-101B-9397-08002B2CF9AE}" pid="10" name="MediaServiceImageTags">
    <vt:lpwstr/>
  </property>
</Properties>
</file>